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916F4" w14:textId="77777777" w:rsidR="00B46D18" w:rsidRDefault="00B46D18" w:rsidP="00B46D18">
      <w:pPr>
        <w:pStyle w:val="Unittitle"/>
      </w:pPr>
      <w:r>
        <w:t xml:space="preserve">1. </w:t>
      </w:r>
      <w:r>
        <w:rPr>
          <w:bCs/>
          <w:szCs w:val="32"/>
        </w:rPr>
        <w:t>Health and safety in building services engineering</w:t>
      </w:r>
    </w:p>
    <w:p w14:paraId="72E2870C" w14:textId="77777777" w:rsidR="00B46D18" w:rsidRDefault="00B46D18" w:rsidP="00B46D18">
      <w:pPr>
        <w:pStyle w:val="Heading1"/>
      </w:pPr>
      <w:r>
        <w:t>Worksheet 13: First aid (tutor)</w:t>
      </w:r>
    </w:p>
    <w:p w14:paraId="7763D3AA" w14:textId="71B88779" w:rsidR="00B46D18" w:rsidRDefault="00B46D18" w:rsidP="00B46D18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5E1E28" wp14:editId="686E1490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7CE7B" w14:textId="77777777" w:rsidR="00B46D18" w:rsidRDefault="00B46D18" w:rsidP="00B46D1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E1E28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7.05pt;margin-top:41pt;width:492pt;height:56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">
                <v:textbox>
                  <w:txbxContent>
                    <w:p w14:paraId="2FB7CE7B" w14:textId="77777777" w:rsidR="00B46D18" w:rsidRDefault="00B46D18" w:rsidP="00B46D18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 of the first-aid facilities in your workplace or college/centre. </w:t>
      </w:r>
    </w:p>
    <w:p w14:paraId="4BBC07C9" w14:textId="77777777" w:rsidR="00B46D18" w:rsidRDefault="00B46D18" w:rsidP="00B46D18"/>
    <w:p w14:paraId="07837A92" w14:textId="77777777" w:rsidR="00B46D18" w:rsidRDefault="00B46D18" w:rsidP="00B46D18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7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</w:t>
      </w:r>
    </w:p>
    <w:p w14:paraId="5A01F0A1" w14:textId="77777777" w:rsidR="00B46D18" w:rsidRDefault="00B46D18" w:rsidP="00B46D18">
      <w:pPr>
        <w:pStyle w:val="ListParagrap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B46D18" w14:paraId="0058278E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62B" w14:textId="2727BB2E" w:rsidR="00B46D18" w:rsidRPr="00B46D18" w:rsidRDefault="00B46D18">
            <w:pPr>
              <w:rPr>
                <w:szCs w:val="22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1. </w:t>
            </w:r>
          </w:p>
          <w:p w14:paraId="201FD5C2" w14:textId="77777777" w:rsidR="00B46D18" w:rsidRPr="00B46D18" w:rsidRDefault="00B46D18">
            <w:pPr>
              <w:spacing w:before="0" w:after="0" w:line="240" w:lineRule="auto"/>
              <w:ind w:left="360"/>
              <w:textAlignment w:val="baseline"/>
              <w:rPr>
                <w:szCs w:val="22"/>
              </w:rPr>
            </w:pPr>
          </w:p>
        </w:tc>
      </w:tr>
      <w:tr w:rsidR="00B46D18" w14:paraId="5BD32E5F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F47" w14:textId="1AEA3CB5" w:rsidR="00B46D18" w:rsidRPr="00B46D18" w:rsidRDefault="00B46D18">
            <w:pPr>
              <w:rPr>
                <w:szCs w:val="22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2. </w:t>
            </w:r>
          </w:p>
          <w:p w14:paraId="760C9593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52BB3E3D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A06" w14:textId="3D6D0875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3. </w:t>
            </w:r>
          </w:p>
          <w:p w14:paraId="516CB727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5634BB59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99A7" w14:textId="77095E21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4. </w:t>
            </w:r>
          </w:p>
          <w:p w14:paraId="2CC6804C" w14:textId="77777777" w:rsidR="00B46D18" w:rsidRPr="00B46D18" w:rsidRDefault="00B46D18">
            <w:pPr>
              <w:spacing w:before="0" w:after="0" w:line="240" w:lineRule="auto"/>
              <w:ind w:left="720"/>
              <w:textAlignment w:val="baseline"/>
              <w:rPr>
                <w:szCs w:val="22"/>
              </w:rPr>
            </w:pPr>
          </w:p>
        </w:tc>
      </w:tr>
      <w:tr w:rsidR="00B46D18" w14:paraId="66A7012B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12" w14:textId="3E3E4C7E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5. </w:t>
            </w:r>
          </w:p>
          <w:p w14:paraId="7D349E3A" w14:textId="77777777" w:rsidR="00B46D18" w:rsidRPr="00B46D18" w:rsidRDefault="00B46D18">
            <w:pPr>
              <w:rPr>
                <w:szCs w:val="22"/>
              </w:rPr>
            </w:pPr>
          </w:p>
        </w:tc>
      </w:tr>
      <w:tr w:rsidR="00B46D18" w14:paraId="0B60F428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041" w14:textId="34305BCB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6. </w:t>
            </w:r>
          </w:p>
          <w:p w14:paraId="734A7B16" w14:textId="77777777" w:rsidR="00B46D18" w:rsidRPr="00B46D18" w:rsidRDefault="00B46D18">
            <w:pPr>
              <w:rPr>
                <w:szCs w:val="22"/>
              </w:rPr>
            </w:pPr>
          </w:p>
        </w:tc>
      </w:tr>
      <w:tr w:rsidR="00B46D18" w14:paraId="6DC82A68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A6A" w14:textId="77777777" w:rsidR="00B46D18" w:rsidRPr="00B46D18" w:rsidRDefault="00B46D18" w:rsidP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7. </w:t>
            </w:r>
          </w:p>
          <w:p w14:paraId="44E3AF48" w14:textId="3A449BDE" w:rsidR="00B46D18" w:rsidRPr="00B46D18" w:rsidRDefault="00B46D18" w:rsidP="00B46D18">
            <w:pPr>
              <w:spacing w:before="0" w:after="0" w:line="240" w:lineRule="auto"/>
              <w:textAlignment w:val="baseline"/>
              <w:rPr>
                <w:szCs w:val="22"/>
              </w:rPr>
            </w:pPr>
          </w:p>
        </w:tc>
      </w:tr>
      <w:tr w:rsidR="00B46D18" w14:paraId="042BA443" w14:textId="77777777" w:rsidTr="00B46D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C09" w14:textId="4F32194E" w:rsidR="00B46D18" w:rsidRPr="00B46D18" w:rsidRDefault="00B46D18">
            <w:pPr>
              <w:spacing w:before="0" w:after="0" w:line="240" w:lineRule="auto"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B46D18">
              <w:rPr>
                <w:rFonts w:eastAsia="Times New Roman" w:cs="Arial"/>
                <w:szCs w:val="22"/>
                <w:lang w:eastAsia="en-GB"/>
              </w:rPr>
              <w:t xml:space="preserve">8. </w:t>
            </w:r>
          </w:p>
          <w:p w14:paraId="7DAD809B" w14:textId="77777777" w:rsidR="00B46D18" w:rsidRPr="00B46D18" w:rsidRDefault="00B46D18">
            <w:pPr>
              <w:rPr>
                <w:szCs w:val="22"/>
              </w:rPr>
            </w:pPr>
          </w:p>
        </w:tc>
      </w:tr>
    </w:tbl>
    <w:p w14:paraId="19494BD3" w14:textId="77777777" w:rsidR="00B46D18" w:rsidRDefault="00B46D18" w:rsidP="00B46D18"/>
    <w:p w14:paraId="2BEE9AF2" w14:textId="77777777" w:rsidR="00B46D18" w:rsidRDefault="00B46D18" w:rsidP="00B46D18">
      <w:pPr>
        <w:pStyle w:val="ListParagraph"/>
      </w:pPr>
    </w:p>
    <w:p w14:paraId="7BBAFFB7" w14:textId="77777777" w:rsidR="00B46D18" w:rsidRDefault="00B46D18" w:rsidP="00B46D18">
      <w:pPr>
        <w:ind w:left="360"/>
      </w:pPr>
      <w:r>
        <w:t>3. What are you employer’s first-aid responsibilities?</w:t>
      </w:r>
    </w:p>
    <w:p w14:paraId="4FF10C76" w14:textId="77777777" w:rsidR="00B46D18" w:rsidRDefault="00B46D18" w:rsidP="00B46D18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</w:p>
    <w:p w14:paraId="1CC2E807" w14:textId="77777777" w:rsidR="00AB42D4" w:rsidRDefault="00AB42D4" w:rsidP="00474F67">
      <w:pPr>
        <w:rPr>
          <w:rFonts w:cs="Arial"/>
          <w:szCs w:val="22"/>
        </w:rPr>
      </w:pPr>
    </w:p>
    <w:p w14:paraId="7C4C1ECB" w14:textId="785D8C76" w:rsidR="00AB42D4" w:rsidRDefault="00AB42D4" w:rsidP="006E1028">
      <w:pPr>
        <w:pStyle w:val="Answer"/>
      </w:pPr>
    </w:p>
    <w:p w14:paraId="0333EE92" w14:textId="77777777" w:rsidR="00474F67" w:rsidRDefault="00474F67" w:rsidP="00474F67">
      <w:pPr>
        <w:rPr>
          <w:rFonts w:cs="Arial"/>
          <w:szCs w:val="22"/>
        </w:rPr>
      </w:pPr>
    </w:p>
    <w:p w14:paraId="7A541B98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E2664" w14:textId="77777777" w:rsidR="00C43035" w:rsidRDefault="00C43035">
      <w:pPr>
        <w:spacing w:before="0" w:after="0"/>
      </w:pPr>
      <w:r>
        <w:separator/>
      </w:r>
    </w:p>
  </w:endnote>
  <w:endnote w:type="continuationSeparator" w:id="0">
    <w:p w14:paraId="03F859C5" w14:textId="77777777" w:rsidR="00C43035" w:rsidRDefault="00C430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802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81C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B341F8" wp14:editId="24F68A7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8481B7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151781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B341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8481B7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151781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2A694C" wp14:editId="7316445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17D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05AB" w14:textId="77777777" w:rsidR="00C43035" w:rsidRDefault="00C43035">
      <w:pPr>
        <w:spacing w:before="0" w:after="0"/>
      </w:pPr>
      <w:r>
        <w:separator/>
      </w:r>
    </w:p>
  </w:footnote>
  <w:footnote w:type="continuationSeparator" w:id="0">
    <w:p w14:paraId="6D9E602F" w14:textId="77777777" w:rsidR="00C43035" w:rsidRDefault="00C430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69B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2A8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B2717D" wp14:editId="71B8BD4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59DA57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42985F" wp14:editId="30DC624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15A72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95F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D4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B42D4"/>
    <w:rsid w:val="00AE245C"/>
    <w:rsid w:val="00B054EC"/>
    <w:rsid w:val="00B46D18"/>
    <w:rsid w:val="00B634AC"/>
    <w:rsid w:val="00BE2C21"/>
    <w:rsid w:val="00C01D20"/>
    <w:rsid w:val="00C06474"/>
    <w:rsid w:val="00C202BF"/>
    <w:rsid w:val="00C43035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C3755"/>
  <w15:docId w15:val="{D3530E54-4C8E-4B73-A49C-9BEDF2E1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46D18"/>
    <w:rPr>
      <w:color w:val="0000FF"/>
      <w:u w:val="single"/>
    </w:rPr>
  </w:style>
  <w:style w:type="paragraph" w:styleId="ListParagraph">
    <w:name w:val="List Paragraph"/>
    <w:basedOn w:val="Normal"/>
    <w:qFormat/>
    <w:rsid w:val="00B46D18"/>
    <w:pPr>
      <w:ind w:left="720"/>
      <w:contextualSpacing/>
    </w:pPr>
  </w:style>
  <w:style w:type="table" w:styleId="TableGrid">
    <w:name w:val="Table Grid"/>
    <w:basedOn w:val="TableNormal"/>
    <w:rsid w:val="00B46D1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hse.gov.uk/firstaid/faqs.htm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28E8D-86F6-4D63-81AD-1BB85B7580AA}"/>
</file>

<file path=customXml/itemProps2.xml><?xml version="1.0" encoding="utf-8"?>
<ds:datastoreItem xmlns:ds="http://schemas.openxmlformats.org/officeDocument/2006/customXml" ds:itemID="{548972E3-DC71-4139-B921-22B21F20483E}"/>
</file>

<file path=customXml/itemProps3.xml><?xml version="1.0" encoding="utf-8"?>
<ds:datastoreItem xmlns:ds="http://schemas.openxmlformats.org/officeDocument/2006/customXml" ds:itemID="{1345A502-94FD-4C32-8515-C91EC73ECB0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2</cp:revision>
  <cp:lastPrinted>2013-05-15T12:05:00Z</cp:lastPrinted>
  <dcterms:created xsi:type="dcterms:W3CDTF">2021-06-24T12:29:00Z</dcterms:created>
  <dcterms:modified xsi:type="dcterms:W3CDTF">2021-06-24T12:34:00Z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