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17F36" w14:textId="77777777" w:rsidR="00902BB1" w:rsidRPr="007F05E6" w:rsidRDefault="00902BB1" w:rsidP="001D215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385A2FBB" w14:textId="77777777" w:rsidR="00902BB1" w:rsidRDefault="00902BB1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CLP pictograms</w:t>
      </w:r>
      <w:r w:rsidRPr="00692A45">
        <w:t xml:space="preserve"> (</w:t>
      </w:r>
      <w:r>
        <w:t>tutor</w:t>
      </w:r>
      <w:r w:rsidRPr="00692A45">
        <w:t>)</w:t>
      </w:r>
    </w:p>
    <w:p w14:paraId="76E5EF2C" w14:textId="77777777" w:rsidR="00902BB1" w:rsidRPr="0073639C" w:rsidRDefault="00902BB1" w:rsidP="0073639C">
      <w:r>
        <w:t>Fill in the ‘Category’ and ‘Description’ columns for each pictogram.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3159"/>
        <w:gridCol w:w="3160"/>
      </w:tblGrid>
      <w:tr w:rsidR="00902BB1" w14:paraId="20E47E4A" w14:textId="77777777" w:rsidTr="00454BA5">
        <w:trPr>
          <w:trHeight w:val="617"/>
        </w:trPr>
        <w:tc>
          <w:tcPr>
            <w:tcW w:w="3159" w:type="dxa"/>
            <w:shd w:val="clear" w:color="auto" w:fill="7F7F7F" w:themeFill="text1" w:themeFillTint="80"/>
          </w:tcPr>
          <w:p w14:paraId="6E156DCF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Sign</w:t>
            </w:r>
          </w:p>
        </w:tc>
        <w:tc>
          <w:tcPr>
            <w:tcW w:w="3159" w:type="dxa"/>
            <w:shd w:val="clear" w:color="auto" w:fill="7F7F7F" w:themeFill="text1" w:themeFillTint="80"/>
          </w:tcPr>
          <w:p w14:paraId="47227DBC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Category</w:t>
            </w:r>
          </w:p>
        </w:tc>
        <w:tc>
          <w:tcPr>
            <w:tcW w:w="3160" w:type="dxa"/>
            <w:shd w:val="clear" w:color="auto" w:fill="7F7F7F" w:themeFill="text1" w:themeFillTint="80"/>
          </w:tcPr>
          <w:p w14:paraId="113E5F8E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902BB1" w14:paraId="358B498A" w14:textId="77777777" w:rsidTr="00454BA5">
        <w:trPr>
          <w:trHeight w:val="2091"/>
        </w:trPr>
        <w:tc>
          <w:tcPr>
            <w:tcW w:w="3159" w:type="dxa"/>
          </w:tcPr>
          <w:p w14:paraId="78CD9D18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1B115A" wp14:editId="7C759D0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68580</wp:posOffset>
                  </wp:positionV>
                  <wp:extent cx="1200150" cy="1200150"/>
                  <wp:effectExtent l="0" t="0" r="0" b="0"/>
                  <wp:wrapNone/>
                  <wp:docPr id="1026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927D0D-C5C1-411F-947F-8C850714B667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Image">
                            <a:extLst>
                              <a:ext uri="{FF2B5EF4-FFF2-40B4-BE49-F238E27FC236}">
                                <a16:creationId xmlns:a16="http://schemas.microsoft.com/office/drawing/2014/main" id="{4F927D0D-C5C1-411F-947F-8C850714B667}"/>
                              </a:ext>
                            </a:extLst>
                          </pic:cNvPr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310951D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Gas under pressure</w:t>
            </w:r>
          </w:p>
        </w:tc>
        <w:tc>
          <w:tcPr>
            <w:tcW w:w="3160" w:type="dxa"/>
          </w:tcPr>
          <w:p w14:paraId="2E352286" w14:textId="77777777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G</w:t>
            </w:r>
            <w:r w:rsidRPr="0073639C">
              <w:rPr>
                <w:color w:val="FF0000"/>
              </w:rPr>
              <w:t>as under pressure; may explode if heated</w:t>
            </w:r>
            <w:r>
              <w:rPr>
                <w:color w:val="FF0000"/>
              </w:rPr>
              <w:t>; c</w:t>
            </w:r>
            <w:r w:rsidRPr="0073639C">
              <w:rPr>
                <w:color w:val="FF0000"/>
              </w:rPr>
              <w:t>ontains refrigerated gas; may cause cryogenic burns or injury</w:t>
            </w:r>
          </w:p>
          <w:p w14:paraId="477A2FDF" w14:textId="77777777" w:rsidR="00902BB1" w:rsidRPr="0073639C" w:rsidRDefault="00902BB1" w:rsidP="005B1D75">
            <w:pPr>
              <w:rPr>
                <w:color w:val="FF0000"/>
              </w:rPr>
            </w:pPr>
          </w:p>
        </w:tc>
      </w:tr>
      <w:tr w:rsidR="00902BB1" w14:paraId="4FC076B2" w14:textId="77777777" w:rsidTr="00454BA5">
        <w:trPr>
          <w:trHeight w:val="2169"/>
        </w:trPr>
        <w:tc>
          <w:tcPr>
            <w:tcW w:w="3159" w:type="dxa"/>
          </w:tcPr>
          <w:p w14:paraId="3B911092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715448C" wp14:editId="15F37B3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58420</wp:posOffset>
                  </wp:positionV>
                  <wp:extent cx="1200150" cy="1200150"/>
                  <wp:effectExtent l="0" t="0" r="0" b="0"/>
                  <wp:wrapNone/>
                  <wp:docPr id="7170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A8A861-B173-4925-A2E7-46250C2B9F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Image">
                            <a:extLst>
                              <a:ext uri="{FF2B5EF4-FFF2-40B4-BE49-F238E27FC236}">
                                <a16:creationId xmlns:a16="http://schemas.microsoft.com/office/drawing/2014/main" id="{57A8A861-B173-4925-A2E7-46250C2B9F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473577EC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Unstable explosive</w:t>
            </w:r>
          </w:p>
          <w:p w14:paraId="69466C21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4DAF0E32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color w:val="FF0000"/>
              </w:rPr>
              <w:t>Explosive</w:t>
            </w:r>
            <w:r>
              <w:rPr>
                <w:color w:val="FF0000"/>
              </w:rPr>
              <w:t xml:space="preserve">, </w:t>
            </w:r>
            <w:r w:rsidRPr="0073639C">
              <w:rPr>
                <w:color w:val="FF0000"/>
              </w:rPr>
              <w:t>mass explosion hazard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xplosive</w:t>
            </w:r>
            <w:r>
              <w:rPr>
                <w:color w:val="FF0000"/>
              </w:rPr>
              <w:t>,</w:t>
            </w:r>
            <w:r w:rsidRPr="0073639C">
              <w:rPr>
                <w:color w:val="FF0000"/>
              </w:rPr>
              <w:t xml:space="preserve"> severe projection hazard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xplosive</w:t>
            </w:r>
            <w:r>
              <w:rPr>
                <w:color w:val="FF0000"/>
              </w:rPr>
              <w:t>,</w:t>
            </w:r>
            <w:r w:rsidRPr="0073639C">
              <w:rPr>
                <w:color w:val="FF0000"/>
              </w:rPr>
              <w:t xml:space="preserve"> fire, </w:t>
            </w:r>
            <w:proofErr w:type="gramStart"/>
            <w:r w:rsidRPr="0073639C">
              <w:rPr>
                <w:color w:val="FF0000"/>
              </w:rPr>
              <w:t>blast</w:t>
            </w:r>
            <w:proofErr w:type="gramEnd"/>
            <w:r w:rsidRPr="0073639C">
              <w:rPr>
                <w:color w:val="FF0000"/>
              </w:rPr>
              <w:t xml:space="preserve"> or projection hazard</w:t>
            </w:r>
            <w:r>
              <w:rPr>
                <w:color w:val="FF0000"/>
              </w:rPr>
              <w:t>; m</w:t>
            </w:r>
            <w:r w:rsidRPr="0073639C">
              <w:rPr>
                <w:color w:val="FF0000"/>
              </w:rPr>
              <w:t>ay mass explode in fire</w:t>
            </w:r>
          </w:p>
        </w:tc>
      </w:tr>
      <w:tr w:rsidR="00902BB1" w14:paraId="574ED927" w14:textId="77777777" w:rsidTr="00454BA5">
        <w:trPr>
          <w:trHeight w:val="2169"/>
        </w:trPr>
        <w:tc>
          <w:tcPr>
            <w:tcW w:w="3159" w:type="dxa"/>
          </w:tcPr>
          <w:p w14:paraId="25965F09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8CAA3FB" wp14:editId="5101941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74930</wp:posOffset>
                  </wp:positionV>
                  <wp:extent cx="1200150" cy="1200150"/>
                  <wp:effectExtent l="0" t="0" r="0" b="0"/>
                  <wp:wrapNone/>
                  <wp:docPr id="921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98CF9C-09D3-4E19-87EA-820436736F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Image">
                            <a:extLst>
                              <a:ext uri="{FF2B5EF4-FFF2-40B4-BE49-F238E27FC236}">
                                <a16:creationId xmlns:a16="http://schemas.microsoft.com/office/drawing/2014/main" id="{AF98CF9C-09D3-4E19-87EA-820436736F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14C8A3FB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Flammable</w:t>
            </w:r>
          </w:p>
          <w:p w14:paraId="70478123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02321B52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color w:val="FF0000"/>
              </w:rPr>
              <w:t>Extremely flammable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xtremely flammable aerosol</w:t>
            </w:r>
            <w:r>
              <w:rPr>
                <w:color w:val="FF0000"/>
              </w:rPr>
              <w:t>; h</w:t>
            </w:r>
            <w:r w:rsidRPr="0073639C">
              <w:rPr>
                <w:color w:val="FF0000"/>
              </w:rPr>
              <w:t>ighly flammable liquid</w:t>
            </w:r>
            <w:r>
              <w:rPr>
                <w:color w:val="FF0000"/>
              </w:rPr>
              <w:t>/</w:t>
            </w:r>
            <w:r w:rsidRPr="0073639C">
              <w:rPr>
                <w:color w:val="FF0000"/>
              </w:rPr>
              <w:t xml:space="preserve"> vapour</w:t>
            </w:r>
            <w:r>
              <w:rPr>
                <w:color w:val="FF0000"/>
              </w:rPr>
              <w:t>; f</w:t>
            </w:r>
            <w:r w:rsidRPr="0073639C">
              <w:rPr>
                <w:color w:val="FF0000"/>
              </w:rPr>
              <w:t>lammable solid</w:t>
            </w:r>
          </w:p>
        </w:tc>
      </w:tr>
      <w:tr w:rsidR="00902BB1" w14:paraId="2CA39BBC" w14:textId="77777777" w:rsidTr="00454BA5">
        <w:trPr>
          <w:trHeight w:val="2091"/>
        </w:trPr>
        <w:tc>
          <w:tcPr>
            <w:tcW w:w="3159" w:type="dxa"/>
          </w:tcPr>
          <w:p w14:paraId="06ED8823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49B5A99" wp14:editId="16EF7F6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62865</wp:posOffset>
                  </wp:positionV>
                  <wp:extent cx="1200150" cy="1200150"/>
                  <wp:effectExtent l="0" t="0" r="0" b="0"/>
                  <wp:wrapNone/>
                  <wp:docPr id="10242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25E647-B7B9-442A-8471-9F41281273F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2" name="Picture 2" descr="Image">
                            <a:extLst>
                              <a:ext uri="{FF2B5EF4-FFF2-40B4-BE49-F238E27FC236}">
                                <a16:creationId xmlns:a16="http://schemas.microsoft.com/office/drawing/2014/main" id="{DE25E647-B7B9-442A-8471-9F41281273F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618C5E76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Corrosive</w:t>
            </w:r>
          </w:p>
          <w:p w14:paraId="6110B419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58DA1E1D" w14:textId="77777777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  <w:r w:rsidRPr="0073639C">
              <w:rPr>
                <w:color w:val="FF0000"/>
              </w:rPr>
              <w:t>orrosive to metals</w:t>
            </w:r>
            <w:r>
              <w:rPr>
                <w:color w:val="FF0000"/>
              </w:rPr>
              <w:t>; will cause</w:t>
            </w:r>
            <w:r w:rsidRPr="0073639C">
              <w:rPr>
                <w:color w:val="FF0000"/>
              </w:rPr>
              <w:t xml:space="preserve"> severe skin burns and eye damage</w:t>
            </w:r>
          </w:p>
          <w:p w14:paraId="42C2221D" w14:textId="77777777" w:rsidR="00902BB1" w:rsidRPr="0073639C" w:rsidRDefault="00902BB1" w:rsidP="005B1D75">
            <w:pPr>
              <w:rPr>
                <w:color w:val="FF0000"/>
              </w:rPr>
            </w:pPr>
          </w:p>
        </w:tc>
      </w:tr>
      <w:tr w:rsidR="00902BB1" w14:paraId="67579D48" w14:textId="77777777" w:rsidTr="00454BA5">
        <w:trPr>
          <w:trHeight w:val="2169"/>
        </w:trPr>
        <w:tc>
          <w:tcPr>
            <w:tcW w:w="3159" w:type="dxa"/>
          </w:tcPr>
          <w:p w14:paraId="1B9A560A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CF7EB8F" wp14:editId="4E14B5E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71755</wp:posOffset>
                  </wp:positionV>
                  <wp:extent cx="1190625" cy="1190625"/>
                  <wp:effectExtent l="0" t="0" r="9525" b="9525"/>
                  <wp:wrapNone/>
                  <wp:docPr id="1433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6175A2-B0BE-4EC4-8406-A05638207C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 descr="Image">
                            <a:extLst>
                              <a:ext uri="{FF2B5EF4-FFF2-40B4-BE49-F238E27FC236}">
                                <a16:creationId xmlns:a16="http://schemas.microsoft.com/office/drawing/2014/main" id="{7A6175A2-B0BE-4EC4-8406-A05638207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AE36FD7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Hazardous to the environment</w:t>
            </w:r>
          </w:p>
          <w:p w14:paraId="5246330B" w14:textId="77777777" w:rsidR="00902BB1" w:rsidRDefault="00902BB1" w:rsidP="005B1D75"/>
        </w:tc>
        <w:tc>
          <w:tcPr>
            <w:tcW w:w="3160" w:type="dxa"/>
          </w:tcPr>
          <w:p w14:paraId="6A20FFB7" w14:textId="0B940B02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V</w:t>
            </w:r>
            <w:r w:rsidRPr="0073639C">
              <w:rPr>
                <w:color w:val="FF0000"/>
              </w:rPr>
              <w:t>ery toxic to aquatic life with long</w:t>
            </w:r>
            <w:r>
              <w:rPr>
                <w:color w:val="FF0000"/>
              </w:rPr>
              <w:t>-</w:t>
            </w:r>
            <w:r w:rsidRPr="0073639C">
              <w:rPr>
                <w:color w:val="FF0000"/>
              </w:rPr>
              <w:t>lasting effects.</w:t>
            </w:r>
            <w:r w:rsidRPr="0073639C">
              <w:rPr>
                <w:color w:val="FF0000"/>
              </w:rPr>
              <w:br/>
            </w:r>
          </w:p>
          <w:p w14:paraId="0EFEFDB4" w14:textId="77777777" w:rsidR="00902BB1" w:rsidRDefault="00902BB1" w:rsidP="005B1D75"/>
        </w:tc>
      </w:tr>
    </w:tbl>
    <w:p w14:paraId="283B3EA1" w14:textId="77777777" w:rsidR="006E1028" w:rsidRDefault="006E1028" w:rsidP="00902BB1">
      <w:pPr>
        <w:pStyle w:val="Answer"/>
        <w:ind w:left="0"/>
      </w:pPr>
    </w:p>
    <w:sectPr w:rsidR="006E1028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F854D" w14:textId="77777777" w:rsidR="00902BB1" w:rsidRDefault="00902BB1">
      <w:pPr>
        <w:spacing w:before="0" w:after="0"/>
      </w:pPr>
      <w:r>
        <w:separator/>
      </w:r>
    </w:p>
  </w:endnote>
  <w:endnote w:type="continuationSeparator" w:id="0">
    <w:p w14:paraId="4D61F96F" w14:textId="77777777" w:rsidR="00902BB1" w:rsidRDefault="00902B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C4EE" w14:textId="77777777" w:rsidR="002D6A33" w:rsidRDefault="002D6A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C738" w14:textId="1578487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54D8894" wp14:editId="7688E17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D6A33">
      <w:t xml:space="preserve">            </w:t>
    </w:r>
    <w:r w:rsidR="002D6A33" w:rsidRPr="002D6A33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26D6" w14:textId="77777777" w:rsidR="002D6A33" w:rsidRDefault="002D6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752B" w14:textId="77777777" w:rsidR="00902BB1" w:rsidRDefault="00902BB1">
      <w:pPr>
        <w:spacing w:before="0" w:after="0"/>
      </w:pPr>
      <w:r>
        <w:separator/>
      </w:r>
    </w:p>
  </w:footnote>
  <w:footnote w:type="continuationSeparator" w:id="0">
    <w:p w14:paraId="57F5B11E" w14:textId="77777777" w:rsidR="00902BB1" w:rsidRDefault="00902B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27C9" w14:textId="77777777" w:rsidR="002D6A33" w:rsidRDefault="002D6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2996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9386202" wp14:editId="3314C5F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A2DA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EFB4309" wp14:editId="484793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3814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C5EB" w14:textId="77777777" w:rsidR="002D6A33" w:rsidRDefault="002D6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BB1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6A33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02BB1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EFC73F"/>
  <w15:docId w15:val="{8A582D87-1CD1-44B5-B67A-43839CE5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8A1F8-7ABE-459B-8FB5-68CF191E8B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F8D15B-F61F-4831-9AFF-D8D2D89BE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6143E-A11A-49E6-B6A6-9B2EB2323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2021-06-24T12:36:00Z</dcterms:created>
  <dcterms:modified xsi:type="dcterms:W3CDTF">2021-07-30T08:30:00Z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