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CA423" w14:textId="77777777" w:rsidR="005C4865" w:rsidRPr="007F05E6" w:rsidRDefault="005C4865" w:rsidP="00474F67">
      <w:pPr>
        <w:pStyle w:val="Unittitle"/>
      </w:pPr>
      <w:r>
        <w:t>10.</w:t>
      </w:r>
      <w:r w:rsidRPr="00FF4100">
        <w:t xml:space="preserve"> </w:t>
      </w:r>
      <w:r w:rsidRPr="00CB3374">
        <w:t xml:space="preserve">Digital </w:t>
      </w:r>
      <w:r>
        <w:t>t</w:t>
      </w:r>
      <w:r w:rsidRPr="00CB3374">
        <w:t xml:space="preserve">echnology in </w:t>
      </w:r>
      <w:r>
        <w:t>c</w:t>
      </w:r>
      <w:r w:rsidRPr="00CB3374">
        <w:t>onstruction</w:t>
      </w:r>
    </w:p>
    <w:p w14:paraId="17E1B27A" w14:textId="77777777" w:rsidR="005C4865" w:rsidRPr="00692A45" w:rsidRDefault="005C4865" w:rsidP="001F2F64">
      <w:pPr>
        <w:pStyle w:val="Heading1"/>
      </w:pPr>
      <w:r w:rsidRPr="00692A45">
        <w:t xml:space="preserve">Worksheet </w:t>
      </w:r>
      <w:r>
        <w:t>2</w:t>
      </w:r>
      <w:r w:rsidRPr="00692A45">
        <w:t xml:space="preserve">: </w:t>
      </w:r>
      <w:r>
        <w:t>Smart buildings (tutor)</w:t>
      </w:r>
    </w:p>
    <w:p w14:paraId="4888AB0A" w14:textId="77777777" w:rsidR="005C4865" w:rsidRDefault="005C4865" w:rsidP="004D0A5C">
      <w:pPr>
        <w:pStyle w:val="Answer"/>
        <w:ind w:left="0"/>
      </w:pPr>
      <w:r>
        <w:t>Research</w:t>
      </w:r>
      <w:r w:rsidRPr="004D0A5C">
        <w:t xml:space="preserve"> </w:t>
      </w:r>
      <w:r>
        <w:t xml:space="preserve">smart buildings and how buildings learn, read the </w:t>
      </w:r>
      <w:proofErr w:type="gramStart"/>
      <w:r>
        <w:t>article</w:t>
      </w:r>
      <w:proofErr w:type="gramEnd"/>
      <w:r>
        <w:t xml:space="preserve"> and answer the questions.</w:t>
      </w:r>
    </w:p>
    <w:p w14:paraId="3E168BBB" w14:textId="77777777" w:rsidR="005C4865" w:rsidRDefault="00F46480" w:rsidP="004D0A5C">
      <w:pPr>
        <w:pStyle w:val="Answer"/>
        <w:ind w:left="0"/>
      </w:pPr>
      <w:hyperlink r:id="rId7" w:history="1">
        <w:r w:rsidR="005C4865" w:rsidRPr="006819DC">
          <w:rPr>
            <w:rStyle w:val="Hyperlink"/>
          </w:rPr>
          <w:t>https://facilityexecutive.com/2017/12/how-buildings-learn-machine-learning/</w:t>
        </w:r>
      </w:hyperlink>
    </w:p>
    <w:p w14:paraId="01FB4A65" w14:textId="77777777" w:rsidR="005C4865" w:rsidRDefault="005C4865" w:rsidP="004D0A5C">
      <w:pPr>
        <w:pStyle w:val="Answer"/>
        <w:ind w:left="0"/>
      </w:pPr>
    </w:p>
    <w:p w14:paraId="2061C6C8" w14:textId="77777777" w:rsidR="005C4865" w:rsidRDefault="005C4865" w:rsidP="00480AA8">
      <w:pPr>
        <w:pStyle w:val="Answer"/>
        <w:numPr>
          <w:ilvl w:val="0"/>
          <w:numId w:val="35"/>
        </w:numPr>
      </w:pPr>
      <w:r>
        <w:t xml:space="preserve">What is an algorithm? </w:t>
      </w:r>
    </w:p>
    <w:p w14:paraId="6213A213" w14:textId="77777777" w:rsidR="005C4865" w:rsidRDefault="005C4865" w:rsidP="006C5E1F">
      <w:pPr>
        <w:pStyle w:val="Answer"/>
        <w:ind w:left="720"/>
      </w:pPr>
    </w:p>
    <w:p w14:paraId="263DA552" w14:textId="77777777" w:rsidR="005C4865" w:rsidRPr="003E7E85" w:rsidRDefault="005C4865" w:rsidP="00F46480">
      <w:pPr>
        <w:pStyle w:val="Answer"/>
        <w:ind w:left="360"/>
        <w:rPr>
          <w:color w:val="FF0000"/>
        </w:rPr>
      </w:pPr>
      <w:r w:rsidRPr="003E7E85">
        <w:rPr>
          <w:color w:val="FF0000"/>
        </w:rPr>
        <w:t>A procedure for solving a mathematical problem (as of finding the greatest common divisor) in a finite number of steps that frequently involves repetition of an operation; broadly: a step-by-step procedure for solving a problem or accomplishing some end.</w:t>
      </w:r>
    </w:p>
    <w:p w14:paraId="25FBFC47" w14:textId="77777777" w:rsidR="005C4865" w:rsidRDefault="005C4865" w:rsidP="004D0A5C">
      <w:pPr>
        <w:pStyle w:val="Answer"/>
        <w:ind w:left="0"/>
      </w:pPr>
    </w:p>
    <w:p w14:paraId="4F0A0031" w14:textId="77777777" w:rsidR="005C4865" w:rsidRDefault="005C4865" w:rsidP="00480AA8">
      <w:pPr>
        <w:pStyle w:val="Answer"/>
        <w:numPr>
          <w:ilvl w:val="0"/>
          <w:numId w:val="35"/>
        </w:numPr>
      </w:pPr>
      <w:r>
        <w:t xml:space="preserve">What is machine learning? </w:t>
      </w:r>
    </w:p>
    <w:p w14:paraId="4DB62DD1" w14:textId="77777777" w:rsidR="005C4865" w:rsidRDefault="005C4865" w:rsidP="006C5E1F">
      <w:pPr>
        <w:pStyle w:val="Answer"/>
      </w:pPr>
    </w:p>
    <w:p w14:paraId="610898D8" w14:textId="77777777" w:rsidR="005C4865" w:rsidRPr="003E7E85" w:rsidRDefault="005C4865" w:rsidP="00F46480">
      <w:pPr>
        <w:pStyle w:val="Answer"/>
        <w:ind w:left="360"/>
        <w:rPr>
          <w:color w:val="FF0000"/>
        </w:rPr>
      </w:pPr>
      <w:r w:rsidRPr="003E7E85">
        <w:rPr>
          <w:color w:val="FF0000"/>
        </w:rPr>
        <w:t>Machine learning is an area of artificial intelligence (AI) with a concept that a computer program</w:t>
      </w:r>
      <w:r>
        <w:rPr>
          <w:color w:val="FF0000"/>
        </w:rPr>
        <w:t>me</w:t>
      </w:r>
      <w:r w:rsidRPr="003E7E85">
        <w:rPr>
          <w:color w:val="FF0000"/>
        </w:rPr>
        <w:t xml:space="preserve"> can learn and adapt to new data without human intervention. A complex algorithm or source code is built into a computer that allows for the machine to identify data and build predictions around the data that it identifies.</w:t>
      </w:r>
    </w:p>
    <w:p w14:paraId="21DC8238" w14:textId="77777777" w:rsidR="005C4865" w:rsidRDefault="005C4865" w:rsidP="004D0A5C">
      <w:pPr>
        <w:pStyle w:val="Answer"/>
        <w:ind w:left="0"/>
      </w:pPr>
      <w:r w:rsidRPr="004D0A5C">
        <w:t xml:space="preserve"> </w:t>
      </w:r>
    </w:p>
    <w:p w14:paraId="237C5977" w14:textId="77777777" w:rsidR="005C4865" w:rsidRDefault="005C4865" w:rsidP="00480AA8">
      <w:pPr>
        <w:pStyle w:val="Answer"/>
        <w:numPr>
          <w:ilvl w:val="0"/>
          <w:numId w:val="35"/>
        </w:numPr>
      </w:pPr>
      <w:r>
        <w:t>Explain supervised learning.</w:t>
      </w:r>
    </w:p>
    <w:p w14:paraId="7480E9C4" w14:textId="77777777" w:rsidR="005C4865" w:rsidRDefault="005C4865" w:rsidP="00C52FE7">
      <w:pPr>
        <w:pStyle w:val="Answer"/>
        <w:ind w:left="0"/>
      </w:pPr>
    </w:p>
    <w:p w14:paraId="1095059C" w14:textId="77777777" w:rsidR="005C4865" w:rsidRPr="003E7E85" w:rsidRDefault="005C4865" w:rsidP="00F46480">
      <w:pPr>
        <w:pStyle w:val="Answer"/>
        <w:ind w:left="360"/>
        <w:rPr>
          <w:color w:val="FF0000"/>
        </w:rPr>
      </w:pPr>
      <w:r w:rsidRPr="003E7E85">
        <w:rPr>
          <w:color w:val="FF0000"/>
        </w:rPr>
        <w:t>Supervised learning uses what are called labelled responses. This means that for a set of inputs, such as equipment metrics, an algorithm could yield a specified result, such as predicting operating costs fo</w:t>
      </w:r>
      <w:r>
        <w:rPr>
          <w:color w:val="FF0000"/>
        </w:rPr>
        <w:t xml:space="preserve">r a specified </w:t>
      </w:r>
      <w:proofErr w:type="gramStart"/>
      <w:r>
        <w:rPr>
          <w:color w:val="FF0000"/>
        </w:rPr>
        <w:t>period of time</w:t>
      </w:r>
      <w:proofErr w:type="gramEnd"/>
      <w:r>
        <w:rPr>
          <w:color w:val="FF0000"/>
        </w:rPr>
        <w:t xml:space="preserve"> or</w:t>
      </w:r>
      <w:r w:rsidRPr="003E7E85">
        <w:rPr>
          <w:color w:val="FF0000"/>
        </w:rPr>
        <w:t xml:space="preserve"> predicting when a replacement </w:t>
      </w:r>
      <w:r>
        <w:rPr>
          <w:color w:val="FF0000"/>
        </w:rPr>
        <w:t xml:space="preserve">component or system </w:t>
      </w:r>
      <w:r w:rsidRPr="003E7E85">
        <w:rPr>
          <w:color w:val="FF0000"/>
        </w:rPr>
        <w:t xml:space="preserve">should be budgeted </w:t>
      </w:r>
      <w:r>
        <w:rPr>
          <w:color w:val="FF0000"/>
        </w:rPr>
        <w:t xml:space="preserve">for </w:t>
      </w:r>
      <w:r w:rsidRPr="003E7E85">
        <w:rPr>
          <w:color w:val="FF0000"/>
        </w:rPr>
        <w:t>based on rising operating costs. Humans could certainly do the same analysis</w:t>
      </w:r>
      <w:r>
        <w:rPr>
          <w:color w:val="FF0000"/>
        </w:rPr>
        <w:t>, but</w:t>
      </w:r>
      <w:r w:rsidRPr="003E7E85">
        <w:rPr>
          <w:color w:val="FF0000"/>
        </w:rPr>
        <w:t xml:space="preserve"> in a much longer time scale.</w:t>
      </w:r>
    </w:p>
    <w:p w14:paraId="4004D976" w14:textId="77777777" w:rsidR="005C4865" w:rsidRDefault="005C4865" w:rsidP="00C52FE7">
      <w:pPr>
        <w:pStyle w:val="Answer"/>
        <w:ind w:left="0"/>
      </w:pPr>
    </w:p>
    <w:p w14:paraId="151748A8" w14:textId="77777777" w:rsidR="005C4865" w:rsidRDefault="005C4865" w:rsidP="00480AA8">
      <w:pPr>
        <w:pStyle w:val="Answer"/>
        <w:numPr>
          <w:ilvl w:val="0"/>
          <w:numId w:val="35"/>
        </w:numPr>
      </w:pPr>
      <w:r>
        <w:t xml:space="preserve">Explain unsupervised learning. </w:t>
      </w:r>
    </w:p>
    <w:p w14:paraId="394AFEC4" w14:textId="77777777" w:rsidR="005C4865" w:rsidRDefault="005C4865" w:rsidP="004D0A5C">
      <w:pPr>
        <w:pStyle w:val="Answer"/>
        <w:ind w:left="0"/>
      </w:pPr>
    </w:p>
    <w:p w14:paraId="0D1C85B7" w14:textId="77777777" w:rsidR="005C4865" w:rsidRPr="003E7E85" w:rsidRDefault="005C4865" w:rsidP="00F46480">
      <w:pPr>
        <w:pStyle w:val="Answer"/>
        <w:ind w:left="360"/>
        <w:rPr>
          <w:color w:val="FF0000"/>
        </w:rPr>
      </w:pPr>
      <w:r w:rsidRPr="003E7E85">
        <w:rPr>
          <w:color w:val="FF0000"/>
        </w:rPr>
        <w:t>In unsupervised learning, the machine looks at raw data, including unstructured data such as photographs, videos, and sound recordings, and spots patterns that may be di</w:t>
      </w:r>
      <w:r>
        <w:rPr>
          <w:color w:val="FF0000"/>
        </w:rPr>
        <w:t>fficult for humans to discover. The machine can identify c</w:t>
      </w:r>
      <w:r w:rsidRPr="003E7E85">
        <w:rPr>
          <w:color w:val="FF0000"/>
        </w:rPr>
        <w:t xml:space="preserve">lusters, layers, colours, movement, and </w:t>
      </w:r>
      <w:r>
        <w:rPr>
          <w:color w:val="FF0000"/>
        </w:rPr>
        <w:t xml:space="preserve">any </w:t>
      </w:r>
      <w:r w:rsidRPr="003E7E85">
        <w:rPr>
          <w:color w:val="FF0000"/>
        </w:rPr>
        <w:t xml:space="preserve">anomalies </w:t>
      </w:r>
      <w:r>
        <w:rPr>
          <w:color w:val="FF0000"/>
        </w:rPr>
        <w:t xml:space="preserve">within </w:t>
      </w:r>
      <w:r w:rsidRPr="003E7E85">
        <w:rPr>
          <w:color w:val="FF0000"/>
        </w:rPr>
        <w:t>a data set. Once patterns have been discovered, further analysis can determine their significance. This</w:t>
      </w:r>
      <w:r>
        <w:rPr>
          <w:color w:val="FF0000"/>
        </w:rPr>
        <w:t xml:space="preserve"> further analysis</w:t>
      </w:r>
      <w:r w:rsidRPr="003E7E85">
        <w:rPr>
          <w:color w:val="FF0000"/>
        </w:rPr>
        <w:t xml:space="preserve"> may require human intervention, but the discovery of the pattern itself provides </w:t>
      </w:r>
      <w:r>
        <w:rPr>
          <w:color w:val="FF0000"/>
        </w:rPr>
        <w:t>a starting point</w:t>
      </w:r>
      <w:r w:rsidRPr="003E7E85">
        <w:rPr>
          <w:color w:val="FF0000"/>
        </w:rPr>
        <w:t>. Now that computers are being taught to write their own code to solve their own problems, human intervention will become less important to many facilities</w:t>
      </w:r>
      <w:r>
        <w:rPr>
          <w:color w:val="FF0000"/>
        </w:rPr>
        <w:t>’</w:t>
      </w:r>
      <w:r w:rsidRPr="003E7E85">
        <w:rPr>
          <w:color w:val="FF0000"/>
        </w:rPr>
        <w:t xml:space="preserve"> management tasks as buildings take advantage of </w:t>
      </w:r>
      <w:r>
        <w:rPr>
          <w:color w:val="FF0000"/>
        </w:rPr>
        <w:t>AI</w:t>
      </w:r>
      <w:r w:rsidRPr="003E7E85">
        <w:rPr>
          <w:color w:val="FF0000"/>
        </w:rPr>
        <w:t>. </w:t>
      </w:r>
    </w:p>
    <w:p w14:paraId="1A426F29" w14:textId="77777777" w:rsidR="005C4865" w:rsidRDefault="005C4865" w:rsidP="004D0A5C">
      <w:pPr>
        <w:pStyle w:val="Answer"/>
        <w:ind w:left="0"/>
      </w:pPr>
    </w:p>
    <w:p w14:paraId="01AF3BC9" w14:textId="77777777" w:rsidR="005C4865" w:rsidRDefault="005C4865" w:rsidP="004D0A5C">
      <w:pPr>
        <w:pStyle w:val="Answer"/>
        <w:ind w:left="0"/>
      </w:pPr>
    </w:p>
    <w:p w14:paraId="3A9530DD" w14:textId="77777777" w:rsidR="005C4865" w:rsidRPr="00C52FE7" w:rsidRDefault="005C4865" w:rsidP="00C52FE7">
      <w:pPr>
        <w:rPr>
          <w:rFonts w:cs="Arial"/>
          <w:szCs w:val="22"/>
        </w:rPr>
      </w:pPr>
    </w:p>
    <w:p w14:paraId="6AFBB787" w14:textId="1B7C41A5" w:rsidR="00474F67" w:rsidRDefault="00474F67" w:rsidP="005C4865">
      <w:pPr>
        <w:pStyle w:val="Answer"/>
        <w:tabs>
          <w:tab w:val="left" w:pos="2400"/>
        </w:tabs>
        <w:ind w:left="0"/>
      </w:pPr>
    </w:p>
    <w:p w14:paraId="55BCB2CC" w14:textId="77777777" w:rsidR="006E1028" w:rsidRDefault="006E1028" w:rsidP="006E1028">
      <w:pPr>
        <w:pStyle w:val="Answer"/>
      </w:pPr>
    </w:p>
    <w:sectPr w:rsidR="006E1028" w:rsidSect="00F03E33">
      <w:headerReference w:type="default" r:id="rId8"/>
      <w:footerReference w:type="default" r:id="rId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9C327" w14:textId="77777777" w:rsidR="005C4865" w:rsidRDefault="005C4865">
      <w:pPr>
        <w:spacing w:before="0" w:after="0"/>
      </w:pPr>
      <w:r>
        <w:separator/>
      </w:r>
    </w:p>
  </w:endnote>
  <w:endnote w:type="continuationSeparator" w:id="0">
    <w:p w14:paraId="2FF9130C" w14:textId="77777777" w:rsidR="005C4865" w:rsidRDefault="005C486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5DA68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6143D05" wp14:editId="0175DCE2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EA1653F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0B5D15B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143D0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1EA1653F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0B5D15B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1A78B84" wp14:editId="33A01063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42695" w14:textId="77777777" w:rsidR="005C4865" w:rsidRDefault="005C4865">
      <w:pPr>
        <w:spacing w:before="0" w:after="0"/>
      </w:pPr>
      <w:r>
        <w:separator/>
      </w:r>
    </w:p>
  </w:footnote>
  <w:footnote w:type="continuationSeparator" w:id="0">
    <w:p w14:paraId="71BB0364" w14:textId="77777777" w:rsidR="005C4865" w:rsidRDefault="005C486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06FF9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01A979B7" wp14:editId="5DAF0AC4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7E24959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1F3CDE44" wp14:editId="7D27AC9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7B9DBAE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F066E2"/>
    <w:multiLevelType w:val="hybridMultilevel"/>
    <w:tmpl w:val="4498CE3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865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43B2E"/>
    <w:rsid w:val="00474F67"/>
    <w:rsid w:val="0048500D"/>
    <w:rsid w:val="00524E1B"/>
    <w:rsid w:val="00592613"/>
    <w:rsid w:val="005C4865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46480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D217873"/>
  <w15:docId w15:val="{A7A30817-0B0C-411F-A667-C0573DF13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5C486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acilityexecutive.com/2017/12/how-buildings-learn-machine-learnin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2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2021-09-27T11:28:00Z</dcterms:created>
  <dcterms:modified xsi:type="dcterms:W3CDTF">2021-09-28T08:57:00Z</dcterms:modified>
</cp:coreProperties>
</file>