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F5946" w14:textId="77777777" w:rsidR="00B77ABF" w:rsidRPr="007F05E6" w:rsidRDefault="00B77ABF" w:rsidP="00474F67">
      <w:pPr>
        <w:pStyle w:val="Unittitle"/>
      </w:pPr>
      <w:r>
        <w:t>10.</w:t>
      </w:r>
      <w:r w:rsidRPr="00FF4100">
        <w:t xml:space="preserve"> </w:t>
      </w:r>
      <w:r>
        <w:t>Digital technology in c</w:t>
      </w:r>
      <w:bookmarkStart w:id="0" w:name="_GoBack"/>
      <w:bookmarkEnd w:id="0"/>
      <w:r>
        <w:t xml:space="preserve">onstruction </w:t>
      </w:r>
    </w:p>
    <w:p w14:paraId="48008F59" w14:textId="77777777" w:rsidR="00B77ABF" w:rsidRPr="00692A45" w:rsidRDefault="00B77ABF" w:rsidP="001F2F64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 xml:space="preserve">Drones, sensors and GPS </w:t>
      </w:r>
      <w:r w:rsidRPr="00692A45">
        <w:t>(</w:t>
      </w:r>
      <w:r>
        <w:t>tutor</w:t>
      </w:r>
      <w:r w:rsidRPr="00692A45">
        <w:t>)</w:t>
      </w:r>
    </w:p>
    <w:p w14:paraId="588816A8" w14:textId="77777777" w:rsidR="00B77ABF" w:rsidRDefault="00B77ABF" w:rsidP="00312577">
      <w:pPr>
        <w:pStyle w:val="Answer"/>
        <w:numPr>
          <w:ilvl w:val="0"/>
          <w:numId w:val="35"/>
        </w:numPr>
      </w:pPr>
      <w:r>
        <w:t>What technology does a drone use to measure its heights and the density of land and vegetation below?</w:t>
      </w:r>
    </w:p>
    <w:p w14:paraId="77DA1640" w14:textId="77777777" w:rsidR="00B77ABF" w:rsidRDefault="00B77ABF" w:rsidP="00F71C95">
      <w:pPr>
        <w:pStyle w:val="Answer"/>
        <w:ind w:left="0"/>
      </w:pPr>
    </w:p>
    <w:p w14:paraId="049492AF" w14:textId="77777777" w:rsidR="00B77ABF" w:rsidRPr="00684AAF" w:rsidRDefault="00B77ABF" w:rsidP="004F4BF6">
      <w:pPr>
        <w:pStyle w:val="Answer"/>
        <w:rPr>
          <w:color w:val="FF0000"/>
        </w:rPr>
      </w:pPr>
      <w:r w:rsidRPr="00684AAF">
        <w:rPr>
          <w:color w:val="FF0000"/>
        </w:rPr>
        <w:t>Light Detection And Ranging</w:t>
      </w:r>
      <w:r>
        <w:rPr>
          <w:color w:val="FF0000"/>
        </w:rPr>
        <w:t xml:space="preserve"> </w:t>
      </w:r>
      <w:r w:rsidRPr="00684AAF">
        <w:rPr>
          <w:color w:val="FF0000"/>
        </w:rPr>
        <w:t>(LIDAR)</w:t>
      </w:r>
      <w:r>
        <w:rPr>
          <w:color w:val="FF0000"/>
        </w:rPr>
        <w:t xml:space="preserve"> </w:t>
      </w:r>
    </w:p>
    <w:p w14:paraId="52CBF9BF" w14:textId="77777777" w:rsidR="00B77ABF" w:rsidRDefault="00B77ABF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7638FABC" w14:textId="77777777" w:rsidR="00B77ABF" w:rsidRDefault="00B77ABF" w:rsidP="00312577">
      <w:pPr>
        <w:pStyle w:val="Answer"/>
        <w:numPr>
          <w:ilvl w:val="0"/>
          <w:numId w:val="35"/>
        </w:numPr>
      </w:pPr>
      <w:r>
        <w:t>As well as surveying, name three other uses for remote sensors?</w:t>
      </w:r>
    </w:p>
    <w:p w14:paraId="02F80326" w14:textId="77777777" w:rsidR="00B77ABF" w:rsidRDefault="00B77ABF" w:rsidP="004F4BF6">
      <w:pPr>
        <w:pStyle w:val="Answer"/>
        <w:ind w:left="0"/>
      </w:pPr>
    </w:p>
    <w:p w14:paraId="7F9D7E3A" w14:textId="77777777" w:rsidR="00B77ABF" w:rsidRPr="00BC6339" w:rsidRDefault="00B77ABF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>Augmented reality</w:t>
      </w:r>
    </w:p>
    <w:p w14:paraId="58006478" w14:textId="77777777" w:rsidR="00B77ABF" w:rsidRPr="00BC6339" w:rsidRDefault="00B77ABF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 xml:space="preserve">Automated driving </w:t>
      </w:r>
    </w:p>
    <w:p w14:paraId="221B21A4" w14:textId="77777777" w:rsidR="00B77ABF" w:rsidRPr="00BC6339" w:rsidRDefault="00B77ABF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 xml:space="preserve">Hazard assessment </w:t>
      </w:r>
    </w:p>
    <w:p w14:paraId="05E66673" w14:textId="77777777" w:rsidR="00B77ABF" w:rsidRPr="004F4BF6" w:rsidRDefault="00B77ABF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>Natural disasters</w:t>
      </w:r>
      <w:r>
        <w:rPr>
          <w:color w:val="FF0000"/>
        </w:rPr>
        <w:t xml:space="preserve"> – l</w:t>
      </w:r>
      <w:r w:rsidRPr="004F4BF6">
        <w:rPr>
          <w:color w:val="FF0000"/>
        </w:rPr>
        <w:t>ava flows, landslides, tsunamis, floods</w:t>
      </w:r>
      <w:r>
        <w:rPr>
          <w:color w:val="FF0000"/>
        </w:rPr>
        <w:t>, etc.</w:t>
      </w:r>
    </w:p>
    <w:p w14:paraId="72F50365" w14:textId="77777777" w:rsidR="00B77ABF" w:rsidRDefault="00B77ABF" w:rsidP="001F0736">
      <w:pPr>
        <w:pStyle w:val="Answer"/>
      </w:pPr>
    </w:p>
    <w:p w14:paraId="3C902DAE" w14:textId="77777777" w:rsidR="00B77ABF" w:rsidRDefault="00B77ABF" w:rsidP="00312577">
      <w:pPr>
        <w:pStyle w:val="Answer"/>
        <w:numPr>
          <w:ilvl w:val="0"/>
          <w:numId w:val="35"/>
        </w:numPr>
      </w:pPr>
      <w:r>
        <w:t xml:space="preserve">What technology is used to </w:t>
      </w:r>
      <w:r w:rsidRPr="00617848">
        <w:t>capture imagery, collect measurements and process data to create, edit and share a 3D rendering of a location</w:t>
      </w:r>
      <w:r>
        <w:t>?</w:t>
      </w:r>
    </w:p>
    <w:p w14:paraId="02354CF3" w14:textId="77777777" w:rsidR="00B77ABF" w:rsidRDefault="00B77ABF" w:rsidP="004F4BF6">
      <w:pPr>
        <w:pStyle w:val="Answer"/>
        <w:ind w:left="360"/>
      </w:pPr>
    </w:p>
    <w:p w14:paraId="51D5A67F" w14:textId="77777777" w:rsidR="00B77ABF" w:rsidRPr="002C1A46" w:rsidRDefault="00B77ABF" w:rsidP="00312577">
      <w:pPr>
        <w:pStyle w:val="Answer"/>
        <w:numPr>
          <w:ilvl w:val="0"/>
          <w:numId w:val="37"/>
        </w:numPr>
        <w:rPr>
          <w:color w:val="FF0000"/>
        </w:rPr>
      </w:pPr>
      <w:r w:rsidRPr="002C1A46">
        <w:rPr>
          <w:color w:val="FF0000"/>
        </w:rPr>
        <w:t>Matterport camera</w:t>
      </w:r>
      <w:r>
        <w:rPr>
          <w:color w:val="FF0000"/>
        </w:rPr>
        <w:t xml:space="preserve"> or</w:t>
      </w:r>
      <w:r w:rsidRPr="002C1A46">
        <w:rPr>
          <w:color w:val="FF0000"/>
        </w:rPr>
        <w:t xml:space="preserve"> </w:t>
      </w:r>
    </w:p>
    <w:p w14:paraId="0C613407" w14:textId="77777777" w:rsidR="00B77ABF" w:rsidRPr="002C1A46" w:rsidRDefault="00B77ABF" w:rsidP="00312577">
      <w:pPr>
        <w:pStyle w:val="Answer"/>
        <w:numPr>
          <w:ilvl w:val="0"/>
          <w:numId w:val="37"/>
        </w:numPr>
        <w:rPr>
          <w:color w:val="FF0000"/>
        </w:rPr>
      </w:pPr>
      <w:r w:rsidRPr="002C1A46">
        <w:rPr>
          <w:color w:val="FF0000"/>
        </w:rPr>
        <w:t>Laser scanner</w:t>
      </w:r>
    </w:p>
    <w:p w14:paraId="0815AB84" w14:textId="77777777" w:rsidR="00B77ABF" w:rsidRDefault="00B77ABF" w:rsidP="00110217">
      <w:pPr>
        <w:rPr>
          <w:rFonts w:cs="Arial"/>
          <w:szCs w:val="22"/>
        </w:rPr>
      </w:pPr>
    </w:p>
    <w:p w14:paraId="4261988E" w14:textId="77777777" w:rsidR="00B77ABF" w:rsidRDefault="00B77ABF" w:rsidP="00312577">
      <w:pPr>
        <w:pStyle w:val="Answer"/>
        <w:numPr>
          <w:ilvl w:val="0"/>
          <w:numId w:val="35"/>
        </w:numPr>
      </w:pPr>
      <w:r>
        <w:t>What is a benefit of using a GPS guidance system on plant and machinery on a construction site?</w:t>
      </w:r>
    </w:p>
    <w:p w14:paraId="352662DE" w14:textId="77777777" w:rsidR="00B77ABF" w:rsidRDefault="00B77ABF" w:rsidP="004F4BF6">
      <w:pPr>
        <w:pStyle w:val="Answer"/>
        <w:ind w:left="360"/>
      </w:pPr>
    </w:p>
    <w:p w14:paraId="1CABABFA" w14:textId="77777777" w:rsidR="00B77ABF" w:rsidRPr="00BC6339" w:rsidRDefault="00B77ABF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No stakes </w:t>
      </w:r>
      <w:r>
        <w:rPr>
          <w:color w:val="FF0000"/>
        </w:rPr>
        <w:t xml:space="preserve">are </w:t>
      </w:r>
      <w:r w:rsidRPr="00BC6339">
        <w:rPr>
          <w:color w:val="FF0000"/>
        </w:rPr>
        <w:t>needed</w:t>
      </w:r>
      <w:r>
        <w:rPr>
          <w:color w:val="FF0000"/>
        </w:rPr>
        <w:t>.</w:t>
      </w:r>
    </w:p>
    <w:p w14:paraId="00F15AAF" w14:textId="77777777" w:rsidR="00B77ABF" w:rsidRPr="00BC6339" w:rsidRDefault="00B77ABF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No grade checker </w:t>
      </w:r>
      <w:r>
        <w:rPr>
          <w:color w:val="FF0000"/>
        </w:rPr>
        <w:t xml:space="preserve">is </w:t>
      </w:r>
      <w:r w:rsidRPr="00BC6339">
        <w:rPr>
          <w:color w:val="FF0000"/>
        </w:rPr>
        <w:t>needed</w:t>
      </w:r>
      <w:r>
        <w:rPr>
          <w:color w:val="FF0000"/>
        </w:rPr>
        <w:t>.</w:t>
      </w:r>
    </w:p>
    <w:p w14:paraId="46309C47" w14:textId="77777777" w:rsidR="00B77ABF" w:rsidRPr="00BC6339" w:rsidRDefault="00B77ABF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Its recorded data can be used for quality control </w:t>
      </w:r>
      <w:r>
        <w:rPr>
          <w:color w:val="FF0000"/>
        </w:rPr>
        <w:t>and</w:t>
      </w:r>
      <w:r w:rsidRPr="00BC6339">
        <w:rPr>
          <w:color w:val="FF0000"/>
        </w:rPr>
        <w:t xml:space="preserve"> volume computation</w:t>
      </w:r>
      <w:r>
        <w:rPr>
          <w:color w:val="FF0000"/>
        </w:rPr>
        <w:t>.</w:t>
      </w:r>
    </w:p>
    <w:p w14:paraId="51E82C2E" w14:textId="77777777" w:rsidR="00B77ABF" w:rsidRPr="00BC6339" w:rsidRDefault="00B77ABF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>The data can be transmitted to the engineer,</w:t>
      </w:r>
      <w:r>
        <w:rPr>
          <w:color w:val="FF0000"/>
        </w:rPr>
        <w:t xml:space="preserve"> inspector or surveyor for real-</w:t>
      </w:r>
      <w:r w:rsidRPr="00BC6339">
        <w:rPr>
          <w:color w:val="FF0000"/>
        </w:rPr>
        <w:t>time checks.</w:t>
      </w:r>
    </w:p>
    <w:p w14:paraId="52F3C497" w14:textId="77777777" w:rsidR="00B77ABF" w:rsidRPr="00BC6339" w:rsidRDefault="00B77ABF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>GPS provides near exact positions of the vehicle in real time.</w:t>
      </w:r>
    </w:p>
    <w:p w14:paraId="6CC9B390" w14:textId="77777777" w:rsidR="00B77ABF" w:rsidRPr="00BC6339" w:rsidRDefault="00B77ABF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Laser augmented GPS systems delivers vertical accuracy using conventional lasers capable of working on an inclined plane. </w:t>
      </w:r>
    </w:p>
    <w:p w14:paraId="10FA8BEF" w14:textId="77777777" w:rsidR="00B77ABF" w:rsidRDefault="00B77ABF" w:rsidP="007526DD">
      <w:pPr>
        <w:pStyle w:val="Answer"/>
        <w:ind w:left="720"/>
      </w:pPr>
    </w:p>
    <w:p w14:paraId="76D70399" w14:textId="77777777" w:rsidR="00B77ABF" w:rsidRDefault="00B77ABF" w:rsidP="00474F67">
      <w:pPr>
        <w:rPr>
          <w:rFonts w:cs="Arial"/>
          <w:szCs w:val="22"/>
        </w:rPr>
      </w:pPr>
    </w:p>
    <w:p w14:paraId="31B1F221" w14:textId="77777777" w:rsidR="00B77ABF" w:rsidRDefault="00B77ABF" w:rsidP="00AD179E">
      <w:pPr>
        <w:pStyle w:val="Answer"/>
        <w:tabs>
          <w:tab w:val="left" w:pos="2400"/>
        </w:tabs>
      </w:pPr>
      <w:r>
        <w:tab/>
      </w:r>
    </w:p>
    <w:p w14:paraId="5B3ABF2C" w14:textId="77777777" w:rsidR="00474F67" w:rsidRDefault="00474F67" w:rsidP="00474F67">
      <w:pPr>
        <w:rPr>
          <w:rFonts w:cs="Arial"/>
          <w:szCs w:val="22"/>
        </w:rPr>
      </w:pPr>
    </w:p>
    <w:p w14:paraId="77C4E7B4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C6D2D" w14:textId="77777777" w:rsidR="00B77ABF" w:rsidRDefault="00B77ABF">
      <w:pPr>
        <w:spacing w:before="0" w:after="0"/>
      </w:pPr>
      <w:r>
        <w:separator/>
      </w:r>
    </w:p>
  </w:endnote>
  <w:endnote w:type="continuationSeparator" w:id="0">
    <w:p w14:paraId="15A56552" w14:textId="77777777" w:rsidR="00B77ABF" w:rsidRDefault="00B77A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0BC9B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D7316C" wp14:editId="5C8FDDDD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F2B40F4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96787C9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7316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1F2B40F4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96787C9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63F5B34" wp14:editId="179A8D4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77ABF">
      <w:fldChar w:fldCharType="begin"/>
    </w:r>
    <w:r w:rsidR="00B77ABF">
      <w:instrText xml:space="preserve"> NUMPAGES   \* MERGEFORMAT </w:instrText>
    </w:r>
    <w:r w:rsidR="00B77ABF">
      <w:fldChar w:fldCharType="separate"/>
    </w:r>
    <w:r w:rsidR="00F03E33">
      <w:t>1</w:t>
    </w:r>
    <w:r w:rsidR="00B77AB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9D3BC" w14:textId="77777777" w:rsidR="00B77ABF" w:rsidRDefault="00B77ABF">
      <w:pPr>
        <w:spacing w:before="0" w:after="0"/>
      </w:pPr>
      <w:r>
        <w:separator/>
      </w:r>
    </w:p>
  </w:footnote>
  <w:footnote w:type="continuationSeparator" w:id="0">
    <w:p w14:paraId="0057EE90" w14:textId="77777777" w:rsidR="00B77ABF" w:rsidRDefault="00B77A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504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B5CDB25" wp14:editId="3450028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491CE5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C7D6754" wp14:editId="71F1F88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E4311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96BB2"/>
    <w:multiLevelType w:val="hybridMultilevel"/>
    <w:tmpl w:val="C0646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74585"/>
    <w:multiLevelType w:val="hybridMultilevel"/>
    <w:tmpl w:val="9DFA2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81160A"/>
    <w:multiLevelType w:val="hybridMultilevel"/>
    <w:tmpl w:val="486A6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27D14"/>
    <w:multiLevelType w:val="hybridMultilevel"/>
    <w:tmpl w:val="CDF6FF1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5"/>
  </w:num>
  <w:num w:numId="4">
    <w:abstractNumId w:val="19"/>
  </w:num>
  <w:num w:numId="5">
    <w:abstractNumId w:val="7"/>
  </w:num>
  <w:num w:numId="6">
    <w:abstractNumId w:val="18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5"/>
  </w:num>
  <w:num w:numId="13">
    <w:abstractNumId w:val="14"/>
  </w:num>
  <w:num w:numId="14">
    <w:abstractNumId w:val="21"/>
  </w:num>
  <w:num w:numId="15">
    <w:abstractNumId w:val="12"/>
  </w:num>
  <w:num w:numId="16">
    <w:abstractNumId w:val="6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4"/>
  </w:num>
  <w:num w:numId="36">
    <w:abstractNumId w:val="11"/>
  </w:num>
  <w:num w:numId="37">
    <w:abstractNumId w:val="8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ABF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77ABF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8E3603"/>
  <w15:docId w15:val="{53B02AE8-FE3C-449F-A24C-24B43C24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2021-09-27T12:29:00Z</dcterms:created>
  <dcterms:modified xsi:type="dcterms:W3CDTF">2021-09-27T12:30:00Z</dcterms:modified>
</cp:coreProperties>
</file>