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968E" w14:textId="77777777" w:rsidR="00F43529" w:rsidRPr="007F05E6" w:rsidRDefault="00F43529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26546AE7" w14:textId="77777777" w:rsidR="00F43529" w:rsidRPr="00692A45" w:rsidRDefault="00F43529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0F95E4EE" w14:textId="77777777" w:rsidR="00F43529" w:rsidRDefault="00F43529" w:rsidP="007317CF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047C3D1B" w14:textId="77777777" w:rsidR="00F43529" w:rsidRDefault="00F43529" w:rsidP="00F71C95">
      <w:pPr>
        <w:pStyle w:val="Answer"/>
        <w:ind w:left="0"/>
      </w:pPr>
    </w:p>
    <w:p w14:paraId="2D40E297" w14:textId="77777777" w:rsidR="00F43529" w:rsidRDefault="00F43529" w:rsidP="00CD7779">
      <w:pPr>
        <w:pStyle w:val="Answer"/>
        <w:ind w:left="0"/>
      </w:pPr>
    </w:p>
    <w:p w14:paraId="2D419406" w14:textId="77777777" w:rsidR="00F43529" w:rsidRDefault="00F43529" w:rsidP="00BC5D1B">
      <w:pPr>
        <w:pStyle w:val="Answer"/>
        <w:ind w:left="0"/>
      </w:pPr>
    </w:p>
    <w:p w14:paraId="47D86380" w14:textId="77777777" w:rsidR="00F43529" w:rsidRDefault="00F43529" w:rsidP="007317CF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536DFD9D" w14:textId="77777777" w:rsidR="00F43529" w:rsidRDefault="00F43529" w:rsidP="001F0736">
      <w:pPr>
        <w:pStyle w:val="Answer"/>
        <w:rPr>
          <w:color w:val="FF0000"/>
        </w:rPr>
      </w:pPr>
    </w:p>
    <w:p w14:paraId="3DA76141" w14:textId="77777777" w:rsidR="00F43529" w:rsidRDefault="00F43529" w:rsidP="001F0736">
      <w:pPr>
        <w:pStyle w:val="Answer"/>
        <w:rPr>
          <w:color w:val="FF0000"/>
        </w:rPr>
      </w:pPr>
    </w:p>
    <w:p w14:paraId="594ABFB2" w14:textId="77777777" w:rsidR="00F43529" w:rsidRDefault="00F43529" w:rsidP="001F0736">
      <w:pPr>
        <w:pStyle w:val="Answer"/>
      </w:pPr>
    </w:p>
    <w:p w14:paraId="23A8FBA3" w14:textId="6D2EDC47" w:rsidR="00F43529" w:rsidRDefault="00F43529" w:rsidP="007317CF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556668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24CA6C3E" w14:textId="77777777" w:rsidR="00F43529" w:rsidRDefault="00F43529" w:rsidP="00E95E52">
      <w:pPr>
        <w:pStyle w:val="Answer"/>
        <w:ind w:left="851"/>
        <w:rPr>
          <w:color w:val="FF0000"/>
          <w:lang w:val="en-US"/>
        </w:rPr>
      </w:pPr>
    </w:p>
    <w:p w14:paraId="04A739B4" w14:textId="77777777" w:rsidR="00F43529" w:rsidRDefault="00F43529" w:rsidP="00973F6E">
      <w:pPr>
        <w:pStyle w:val="Answer"/>
        <w:ind w:left="851"/>
        <w:rPr>
          <w:color w:val="FF0000"/>
          <w:lang w:val="en-US"/>
        </w:rPr>
      </w:pPr>
    </w:p>
    <w:p w14:paraId="1E5D6431" w14:textId="77777777" w:rsidR="00F43529" w:rsidRDefault="00F43529" w:rsidP="00973F6E">
      <w:pPr>
        <w:pStyle w:val="Answer"/>
        <w:ind w:left="851"/>
        <w:rPr>
          <w:color w:val="FF0000"/>
          <w:lang w:val="en-US"/>
        </w:rPr>
      </w:pPr>
    </w:p>
    <w:p w14:paraId="7FD96F4F" w14:textId="77777777" w:rsidR="00F43529" w:rsidRDefault="00F43529" w:rsidP="00973F6E">
      <w:pPr>
        <w:pStyle w:val="Answer"/>
        <w:ind w:left="851"/>
      </w:pPr>
    </w:p>
    <w:p w14:paraId="53901CCA" w14:textId="77777777" w:rsidR="00F43529" w:rsidRDefault="00F43529" w:rsidP="007317CF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5AAD4B38" w14:textId="77777777" w:rsidR="00F43529" w:rsidRDefault="00F43529" w:rsidP="00E95E52">
      <w:pPr>
        <w:pStyle w:val="Answer"/>
        <w:ind w:left="851"/>
        <w:rPr>
          <w:color w:val="FF0000"/>
        </w:rPr>
      </w:pPr>
    </w:p>
    <w:p w14:paraId="452B9B61" w14:textId="77777777" w:rsidR="00F43529" w:rsidRDefault="00F43529" w:rsidP="008456FF">
      <w:pPr>
        <w:pStyle w:val="Answer"/>
        <w:ind w:left="0"/>
        <w:rPr>
          <w:color w:val="FF0000"/>
        </w:rPr>
      </w:pPr>
    </w:p>
    <w:p w14:paraId="34F4B1A1" w14:textId="77777777" w:rsidR="00F43529" w:rsidRDefault="00F43529" w:rsidP="008456FF">
      <w:pPr>
        <w:pStyle w:val="Answer"/>
        <w:ind w:left="0"/>
        <w:rPr>
          <w:color w:val="FF0000"/>
        </w:rPr>
      </w:pPr>
    </w:p>
    <w:p w14:paraId="2A4F3BB7" w14:textId="77777777" w:rsidR="00F43529" w:rsidRDefault="00F43529" w:rsidP="008456FF">
      <w:pPr>
        <w:pStyle w:val="Answer"/>
        <w:ind w:left="0"/>
      </w:pPr>
    </w:p>
    <w:p w14:paraId="3CB2A73C" w14:textId="77777777" w:rsidR="00F43529" w:rsidRDefault="00F43529" w:rsidP="007317CF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2CC674C7" w14:textId="77777777" w:rsidR="00F43529" w:rsidRDefault="00F43529" w:rsidP="006F2A56">
      <w:pPr>
        <w:pStyle w:val="Answer"/>
        <w:ind w:left="0"/>
      </w:pPr>
    </w:p>
    <w:p w14:paraId="547AB0D0" w14:textId="77777777" w:rsidR="00F43529" w:rsidRDefault="00F43529" w:rsidP="005C2269">
      <w:pPr>
        <w:pStyle w:val="Answer"/>
        <w:ind w:left="0"/>
      </w:pPr>
    </w:p>
    <w:p w14:paraId="01DDF016" w14:textId="77777777" w:rsidR="00F43529" w:rsidRDefault="00F43529" w:rsidP="00474F67">
      <w:pPr>
        <w:rPr>
          <w:rFonts w:cs="Arial"/>
          <w:szCs w:val="22"/>
        </w:rPr>
      </w:pPr>
    </w:p>
    <w:p w14:paraId="3A502B46" w14:textId="77777777" w:rsidR="00F43529" w:rsidRDefault="00F43529" w:rsidP="00AD179E">
      <w:pPr>
        <w:pStyle w:val="Answer"/>
        <w:tabs>
          <w:tab w:val="left" w:pos="2400"/>
        </w:tabs>
      </w:pPr>
      <w:r>
        <w:tab/>
      </w:r>
    </w:p>
    <w:p w14:paraId="568F0800" w14:textId="77777777" w:rsidR="00474F67" w:rsidRDefault="00474F67" w:rsidP="00474F67">
      <w:pPr>
        <w:rPr>
          <w:rFonts w:cs="Arial"/>
          <w:szCs w:val="22"/>
        </w:rPr>
      </w:pPr>
    </w:p>
    <w:p w14:paraId="4832D29F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FD818" w14:textId="77777777" w:rsidR="00F43529" w:rsidRDefault="00F43529">
      <w:pPr>
        <w:spacing w:before="0" w:after="0"/>
      </w:pPr>
      <w:r>
        <w:separator/>
      </w:r>
    </w:p>
  </w:endnote>
  <w:endnote w:type="continuationSeparator" w:id="0">
    <w:p w14:paraId="7822BBD1" w14:textId="77777777" w:rsidR="00F43529" w:rsidRDefault="00F435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4AAE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53F6F8" wp14:editId="203654A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F96962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64C8381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3F6F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7F96962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64C8381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F5B1663" wp14:editId="4476ADE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09CE" w14:textId="77777777" w:rsidR="00F43529" w:rsidRDefault="00F43529">
      <w:pPr>
        <w:spacing w:before="0" w:after="0"/>
      </w:pPr>
      <w:r>
        <w:separator/>
      </w:r>
    </w:p>
  </w:footnote>
  <w:footnote w:type="continuationSeparator" w:id="0">
    <w:p w14:paraId="21962A39" w14:textId="77777777" w:rsidR="00F43529" w:rsidRDefault="00F435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8D3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811F698" wp14:editId="042DDE8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D0CA2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EBF2C3F" wp14:editId="37115E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1C57A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5C0F65"/>
    <w:multiLevelType w:val="hybridMultilevel"/>
    <w:tmpl w:val="35F453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2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56668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4352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BC2185"/>
  <w15:docId w15:val="{231F34CF-C01E-4194-9DFC-0C3D36CA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2021-09-27T12:35:00Z</dcterms:created>
  <dcterms:modified xsi:type="dcterms:W3CDTF">2021-09-28T09:45:00Z</dcterms:modified>
</cp:coreProperties>
</file>