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35F0F" w14:textId="77777777" w:rsidR="00420FF9" w:rsidRDefault="00420FF9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6D829ACA" w14:textId="77777777" w:rsidR="00420FF9" w:rsidRPr="00692A45" w:rsidRDefault="00420FF9" w:rsidP="00474F67">
      <w:pPr>
        <w:pStyle w:val="Heading1"/>
      </w:pPr>
      <w:r w:rsidRPr="00692A45">
        <w:t xml:space="preserve">Worksheet </w:t>
      </w:r>
      <w:r>
        <w:t>10</w:t>
      </w:r>
      <w:r w:rsidRPr="00692A45">
        <w:t xml:space="preserve">: </w:t>
      </w:r>
      <w:r w:rsidRPr="000C72DD">
        <w:t xml:space="preserve">Measuring success </w:t>
      </w:r>
      <w:r w:rsidRPr="00692A45">
        <w:t>(</w:t>
      </w:r>
      <w:r>
        <w:t>learner</w:t>
      </w:r>
      <w:r w:rsidRPr="00692A45">
        <w:t>)</w:t>
      </w:r>
    </w:p>
    <w:p w14:paraId="46791724" w14:textId="77777777" w:rsidR="00420FF9" w:rsidRDefault="00420FF9" w:rsidP="00A04087">
      <w:pPr>
        <w:rPr>
          <w:rFonts w:cs="Arial"/>
          <w:szCs w:val="22"/>
        </w:rPr>
      </w:pPr>
    </w:p>
    <w:p w14:paraId="2E799F50" w14:textId="77777777" w:rsidR="00420FF9" w:rsidRPr="00420FF9" w:rsidRDefault="00420FF9" w:rsidP="000C72DD">
      <w:pPr>
        <w:rPr>
          <w:rFonts w:cs="Arial"/>
          <w:sz w:val="24"/>
        </w:rPr>
      </w:pPr>
      <w:r w:rsidRPr="00420FF9">
        <w:rPr>
          <w:rFonts w:cs="Arial"/>
          <w:sz w:val="24"/>
        </w:rPr>
        <w:t xml:space="preserve">A method of measuring success in construction is </w:t>
      </w:r>
      <w:proofErr w:type="gramStart"/>
      <w:r w:rsidRPr="00420FF9">
        <w:rPr>
          <w:rFonts w:cs="Arial"/>
          <w:sz w:val="24"/>
        </w:rPr>
        <w:t>through the use of</w:t>
      </w:r>
      <w:proofErr w:type="gramEnd"/>
      <w:r w:rsidRPr="00420FF9">
        <w:rPr>
          <w:rFonts w:cs="Arial"/>
          <w:sz w:val="24"/>
        </w:rPr>
        <w:t xml:space="preserve"> key performance indicators (KPIs).</w:t>
      </w:r>
    </w:p>
    <w:p w14:paraId="0AE194BC" w14:textId="77777777" w:rsidR="00420FF9" w:rsidRPr="00420FF9" w:rsidRDefault="00420FF9" w:rsidP="000C72DD">
      <w:pPr>
        <w:rPr>
          <w:rFonts w:cs="Arial"/>
          <w:sz w:val="24"/>
        </w:rPr>
      </w:pPr>
    </w:p>
    <w:p w14:paraId="0B13AD84" w14:textId="2EFEBCD9" w:rsidR="00420FF9" w:rsidRPr="00420FF9" w:rsidRDefault="00420FF9" w:rsidP="000C72DD">
      <w:pPr>
        <w:rPr>
          <w:rFonts w:cs="Arial"/>
          <w:sz w:val="24"/>
        </w:rPr>
      </w:pPr>
      <w:r w:rsidRPr="00420FF9">
        <w:rPr>
          <w:rFonts w:cs="Arial"/>
          <w:sz w:val="24"/>
        </w:rPr>
        <w:t>Compile a list of five KPIs that could be used to measure a project’s success.</w:t>
      </w:r>
    </w:p>
    <w:p w14:paraId="0CF463CB" w14:textId="77777777" w:rsidR="00420FF9" w:rsidRPr="00420FF9" w:rsidRDefault="00420FF9" w:rsidP="000C72DD">
      <w:pPr>
        <w:rPr>
          <w:rFonts w:cs="Arial"/>
          <w:sz w:val="24"/>
        </w:rPr>
      </w:pPr>
    </w:p>
    <w:p w14:paraId="16A51720" w14:textId="77777777" w:rsidR="00420FF9" w:rsidRPr="00420FF9" w:rsidRDefault="00420FF9" w:rsidP="000C72DD">
      <w:pPr>
        <w:rPr>
          <w:rFonts w:cs="Arial"/>
          <w:sz w:val="24"/>
        </w:rPr>
      </w:pPr>
    </w:p>
    <w:p w14:paraId="5674D8D3" w14:textId="7D9F98FC" w:rsidR="00420FF9" w:rsidRDefault="00420FF9" w:rsidP="000C72DD">
      <w:pPr>
        <w:rPr>
          <w:rFonts w:cs="Arial"/>
          <w:sz w:val="24"/>
          <w:lang w:val="da-DK"/>
        </w:rPr>
      </w:pPr>
      <w:r w:rsidRPr="00420FF9">
        <w:rPr>
          <w:rFonts w:cs="Arial"/>
          <w:sz w:val="24"/>
          <w:lang w:val="da-DK"/>
        </w:rPr>
        <w:t>KPI 1:</w:t>
      </w:r>
    </w:p>
    <w:p w14:paraId="6EBCF8AD" w14:textId="77777777" w:rsidR="00420FF9" w:rsidRPr="00420FF9" w:rsidRDefault="00420FF9" w:rsidP="000C72DD">
      <w:pPr>
        <w:rPr>
          <w:rFonts w:cs="Arial"/>
          <w:sz w:val="24"/>
          <w:lang w:val="da-DK"/>
        </w:rPr>
      </w:pPr>
    </w:p>
    <w:p w14:paraId="5BAF0B50" w14:textId="77777777" w:rsidR="00420FF9" w:rsidRPr="00420FF9" w:rsidRDefault="00420FF9" w:rsidP="000C72DD">
      <w:pPr>
        <w:rPr>
          <w:rFonts w:cs="Arial"/>
          <w:sz w:val="24"/>
          <w:lang w:val="da-DK"/>
        </w:rPr>
      </w:pPr>
    </w:p>
    <w:p w14:paraId="6551F525" w14:textId="77777777" w:rsidR="00420FF9" w:rsidRPr="00420FF9" w:rsidRDefault="00420FF9" w:rsidP="000C72DD">
      <w:pPr>
        <w:rPr>
          <w:rFonts w:cs="Arial"/>
          <w:sz w:val="24"/>
          <w:lang w:val="da-DK"/>
        </w:rPr>
      </w:pPr>
    </w:p>
    <w:p w14:paraId="14367AAA" w14:textId="629CEBDF" w:rsidR="00420FF9" w:rsidRDefault="00420FF9" w:rsidP="000C72DD">
      <w:pPr>
        <w:rPr>
          <w:rFonts w:cs="Arial"/>
          <w:sz w:val="24"/>
          <w:lang w:val="da-DK"/>
        </w:rPr>
      </w:pPr>
      <w:r w:rsidRPr="00420FF9">
        <w:rPr>
          <w:rFonts w:cs="Arial"/>
          <w:sz w:val="24"/>
          <w:lang w:val="da-DK"/>
        </w:rPr>
        <w:t>KPI 2:</w:t>
      </w:r>
    </w:p>
    <w:p w14:paraId="3911C0EC" w14:textId="77777777" w:rsidR="00420FF9" w:rsidRPr="00420FF9" w:rsidRDefault="00420FF9" w:rsidP="000C72DD">
      <w:pPr>
        <w:rPr>
          <w:rFonts w:cs="Arial"/>
          <w:sz w:val="24"/>
          <w:lang w:val="da-DK"/>
        </w:rPr>
      </w:pPr>
    </w:p>
    <w:p w14:paraId="090C86A8" w14:textId="77777777" w:rsidR="00420FF9" w:rsidRPr="00420FF9" w:rsidRDefault="00420FF9" w:rsidP="000C72DD">
      <w:pPr>
        <w:rPr>
          <w:rFonts w:cs="Arial"/>
          <w:sz w:val="24"/>
          <w:lang w:val="da-DK"/>
        </w:rPr>
      </w:pPr>
    </w:p>
    <w:p w14:paraId="409685AA" w14:textId="77777777" w:rsidR="00420FF9" w:rsidRPr="00420FF9" w:rsidRDefault="00420FF9" w:rsidP="00E1140F">
      <w:pPr>
        <w:rPr>
          <w:rFonts w:cs="Arial"/>
          <w:sz w:val="24"/>
          <w:lang w:val="da-DK"/>
        </w:rPr>
      </w:pPr>
    </w:p>
    <w:p w14:paraId="6992B228" w14:textId="792301B0" w:rsidR="00420FF9" w:rsidRDefault="00420FF9" w:rsidP="00E1140F">
      <w:pPr>
        <w:rPr>
          <w:rFonts w:cs="Arial"/>
          <w:sz w:val="24"/>
          <w:lang w:val="da-DK"/>
        </w:rPr>
      </w:pPr>
      <w:r w:rsidRPr="00420FF9">
        <w:rPr>
          <w:rFonts w:cs="Arial"/>
          <w:sz w:val="24"/>
          <w:lang w:val="da-DK"/>
        </w:rPr>
        <w:t>KPI 3:</w:t>
      </w:r>
    </w:p>
    <w:p w14:paraId="4F04A29D" w14:textId="77777777" w:rsidR="00420FF9" w:rsidRPr="00420FF9" w:rsidRDefault="00420FF9" w:rsidP="00E1140F">
      <w:pPr>
        <w:rPr>
          <w:rFonts w:cs="Arial"/>
          <w:sz w:val="24"/>
          <w:lang w:val="da-DK"/>
        </w:rPr>
      </w:pPr>
    </w:p>
    <w:p w14:paraId="3BC99BD9" w14:textId="77777777" w:rsidR="00420FF9" w:rsidRPr="00420FF9" w:rsidRDefault="00420FF9" w:rsidP="000C72DD">
      <w:pPr>
        <w:rPr>
          <w:rFonts w:cs="Arial"/>
          <w:sz w:val="24"/>
          <w:lang w:val="da-DK"/>
        </w:rPr>
      </w:pPr>
    </w:p>
    <w:p w14:paraId="406C9C37" w14:textId="77777777" w:rsidR="00420FF9" w:rsidRPr="00420FF9" w:rsidRDefault="00420FF9" w:rsidP="00E1140F">
      <w:pPr>
        <w:rPr>
          <w:rFonts w:cs="Arial"/>
          <w:sz w:val="24"/>
          <w:lang w:val="da-DK"/>
        </w:rPr>
      </w:pPr>
    </w:p>
    <w:p w14:paraId="21B1AF4B" w14:textId="7FDF4D9A" w:rsidR="00420FF9" w:rsidRDefault="00420FF9" w:rsidP="00E1140F">
      <w:pPr>
        <w:rPr>
          <w:rFonts w:cs="Arial"/>
          <w:sz w:val="24"/>
          <w:lang w:val="da-DK"/>
        </w:rPr>
      </w:pPr>
      <w:r w:rsidRPr="00420FF9">
        <w:rPr>
          <w:rFonts w:cs="Arial"/>
          <w:sz w:val="24"/>
          <w:lang w:val="da-DK"/>
        </w:rPr>
        <w:t>KPI 4:</w:t>
      </w:r>
    </w:p>
    <w:p w14:paraId="34B114B7" w14:textId="77777777" w:rsidR="00420FF9" w:rsidRPr="00420FF9" w:rsidRDefault="00420FF9" w:rsidP="00E1140F">
      <w:pPr>
        <w:rPr>
          <w:rFonts w:cs="Arial"/>
          <w:sz w:val="24"/>
          <w:lang w:val="da-DK"/>
        </w:rPr>
      </w:pPr>
    </w:p>
    <w:p w14:paraId="389E8466" w14:textId="77777777" w:rsidR="00420FF9" w:rsidRPr="00420FF9" w:rsidRDefault="00420FF9" w:rsidP="000C72DD">
      <w:pPr>
        <w:rPr>
          <w:rFonts w:cs="Arial"/>
          <w:sz w:val="24"/>
          <w:lang w:val="da-DK"/>
        </w:rPr>
      </w:pPr>
    </w:p>
    <w:p w14:paraId="344A00B7" w14:textId="77777777" w:rsidR="00420FF9" w:rsidRPr="00420FF9" w:rsidRDefault="00420FF9" w:rsidP="00E1140F">
      <w:pPr>
        <w:rPr>
          <w:rFonts w:cs="Arial"/>
          <w:sz w:val="24"/>
          <w:lang w:val="da-DK"/>
        </w:rPr>
      </w:pPr>
    </w:p>
    <w:p w14:paraId="160A4726" w14:textId="77777777" w:rsidR="00420FF9" w:rsidRPr="00420FF9" w:rsidRDefault="00420FF9" w:rsidP="00E1140F">
      <w:pPr>
        <w:rPr>
          <w:rFonts w:cs="Arial"/>
          <w:sz w:val="24"/>
          <w:lang w:val="da-DK"/>
        </w:rPr>
      </w:pPr>
      <w:r w:rsidRPr="00420FF9">
        <w:rPr>
          <w:rFonts w:cs="Arial"/>
          <w:sz w:val="24"/>
          <w:lang w:val="da-DK"/>
        </w:rPr>
        <w:t>KPI 5:</w:t>
      </w:r>
    </w:p>
    <w:p w14:paraId="2358280A" w14:textId="77777777" w:rsidR="00420FF9" w:rsidRPr="00C2023D" w:rsidRDefault="00420FF9" w:rsidP="000C72DD">
      <w:pPr>
        <w:rPr>
          <w:rFonts w:cs="Arial"/>
          <w:szCs w:val="22"/>
          <w:lang w:val="da-DK"/>
        </w:rPr>
      </w:pPr>
    </w:p>
    <w:p w14:paraId="0804DA0F" w14:textId="77777777" w:rsidR="00420FF9" w:rsidRPr="00C2023D" w:rsidRDefault="00420FF9" w:rsidP="000C72DD">
      <w:pPr>
        <w:rPr>
          <w:rFonts w:cs="Arial"/>
          <w:szCs w:val="22"/>
          <w:lang w:val="da-DK"/>
        </w:rPr>
      </w:pPr>
    </w:p>
    <w:p w14:paraId="3D2E1D6F" w14:textId="77777777" w:rsidR="00420FF9" w:rsidRPr="00C2023D" w:rsidRDefault="00420FF9" w:rsidP="000C72DD">
      <w:pPr>
        <w:rPr>
          <w:rFonts w:cs="Arial"/>
          <w:szCs w:val="22"/>
          <w:lang w:val="da-DK"/>
        </w:rPr>
      </w:pPr>
    </w:p>
    <w:p w14:paraId="2D2BF6B4" w14:textId="77777777" w:rsidR="00420FF9" w:rsidRPr="00C2023D" w:rsidRDefault="00420FF9" w:rsidP="00A04087">
      <w:pPr>
        <w:rPr>
          <w:rFonts w:cs="Arial"/>
          <w:szCs w:val="22"/>
          <w:lang w:val="da-DK"/>
        </w:rPr>
      </w:pPr>
    </w:p>
    <w:p w14:paraId="0AA426E5" w14:textId="77777777" w:rsidR="00420FF9" w:rsidRPr="00C2023D" w:rsidRDefault="00420FF9" w:rsidP="00A04087">
      <w:pPr>
        <w:rPr>
          <w:rFonts w:cs="Arial"/>
          <w:szCs w:val="22"/>
          <w:lang w:val="da-DK"/>
        </w:rPr>
      </w:pPr>
    </w:p>
    <w:p w14:paraId="5674C7F4" w14:textId="77777777" w:rsidR="00420FF9" w:rsidRPr="00C2023D" w:rsidRDefault="00420FF9" w:rsidP="00A04087">
      <w:pPr>
        <w:rPr>
          <w:rFonts w:cs="Arial"/>
          <w:szCs w:val="22"/>
          <w:lang w:val="da-DK"/>
        </w:rPr>
      </w:pPr>
    </w:p>
    <w:p w14:paraId="5927AE49" w14:textId="77777777" w:rsidR="00420FF9" w:rsidRPr="00C2023D" w:rsidRDefault="00420FF9" w:rsidP="00B660A8">
      <w:pPr>
        <w:rPr>
          <w:rFonts w:cs="Arial"/>
          <w:szCs w:val="22"/>
          <w:lang w:val="da-DK"/>
        </w:rPr>
      </w:pPr>
    </w:p>
    <w:p w14:paraId="62560DC5" w14:textId="77777777" w:rsidR="00420FF9" w:rsidRPr="00C2023D" w:rsidRDefault="00420FF9" w:rsidP="00110217">
      <w:pPr>
        <w:rPr>
          <w:rFonts w:cs="Arial"/>
          <w:szCs w:val="22"/>
          <w:lang w:val="da-DK"/>
        </w:rPr>
      </w:pPr>
    </w:p>
    <w:p w14:paraId="7EA634DB" w14:textId="77777777" w:rsidR="00420FF9" w:rsidRPr="00C2023D" w:rsidRDefault="00420FF9" w:rsidP="00474F67">
      <w:pPr>
        <w:rPr>
          <w:rFonts w:cs="Arial"/>
          <w:szCs w:val="22"/>
          <w:lang w:val="da-DK"/>
        </w:rPr>
      </w:pPr>
    </w:p>
    <w:p w14:paraId="4946A26E" w14:textId="77777777" w:rsidR="00420FF9" w:rsidRPr="00C2023D" w:rsidRDefault="00420FF9" w:rsidP="00474F67">
      <w:pPr>
        <w:rPr>
          <w:rFonts w:cs="Arial"/>
          <w:szCs w:val="22"/>
          <w:lang w:val="da-DK"/>
        </w:rPr>
      </w:pPr>
    </w:p>
    <w:p w14:paraId="59BCA867" w14:textId="7AAEB4AA" w:rsidR="006E1028" w:rsidRPr="00420FF9" w:rsidRDefault="006E1028" w:rsidP="00420FF9">
      <w:pPr>
        <w:pStyle w:val="Answer"/>
        <w:tabs>
          <w:tab w:val="left" w:pos="2400"/>
        </w:tabs>
        <w:rPr>
          <w:lang w:val="da-DK"/>
        </w:rPr>
      </w:pPr>
    </w:p>
    <w:sectPr w:rsidR="006E1028" w:rsidRPr="00420FF9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3EE89" w14:textId="77777777" w:rsidR="00420FF9" w:rsidRDefault="00420FF9">
      <w:pPr>
        <w:spacing w:before="0" w:after="0"/>
      </w:pPr>
      <w:r>
        <w:separator/>
      </w:r>
    </w:p>
  </w:endnote>
  <w:endnote w:type="continuationSeparator" w:id="0">
    <w:p w14:paraId="6316D513" w14:textId="77777777" w:rsidR="00420FF9" w:rsidRDefault="00420FF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BEFB6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9FB1C8" wp14:editId="4C74051F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DCBC9B4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E05FC7F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9FB1C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6DCBC9B4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E05FC7F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9F54A55" wp14:editId="72317113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20FF9">
      <w:fldChar w:fldCharType="begin"/>
    </w:r>
    <w:r w:rsidR="00420FF9">
      <w:instrText xml:space="preserve"> NUMPAGES   \* MERGEFORMAT </w:instrText>
    </w:r>
    <w:r w:rsidR="00420FF9">
      <w:fldChar w:fldCharType="separate"/>
    </w:r>
    <w:r w:rsidR="00F03E33">
      <w:t>1</w:t>
    </w:r>
    <w:r w:rsidR="00420FF9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551DB" w14:textId="77777777" w:rsidR="00420FF9" w:rsidRDefault="00420FF9">
      <w:pPr>
        <w:spacing w:before="0" w:after="0"/>
      </w:pPr>
      <w:r>
        <w:separator/>
      </w:r>
    </w:p>
  </w:footnote>
  <w:footnote w:type="continuationSeparator" w:id="0">
    <w:p w14:paraId="018062D3" w14:textId="77777777" w:rsidR="00420FF9" w:rsidRDefault="00420FF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F4460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53103B8" wp14:editId="54688807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10EEDD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9375ABF" wp14:editId="6BA121E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B8A526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FF9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20FF9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5D12A9"/>
  <w15:docId w15:val="{08205735-2E88-4452-A8C9-43337D3DD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1BADF4-787B-4BFC-9773-228E3E757C09}"/>
</file>

<file path=customXml/itemProps2.xml><?xml version="1.0" encoding="utf-8"?>
<ds:datastoreItem xmlns:ds="http://schemas.openxmlformats.org/officeDocument/2006/customXml" ds:itemID="{1614FA06-518A-4301-970E-034DC11EF233}"/>
</file>

<file path=customXml/itemProps3.xml><?xml version="1.0" encoding="utf-8"?>
<ds:datastoreItem xmlns:ds="http://schemas.openxmlformats.org/officeDocument/2006/customXml" ds:itemID="{1735E4B8-0AE7-44BD-8403-6E840CEC7E11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2021-09-07T12:16:00Z</dcterms:created>
  <dcterms:modified xsi:type="dcterms:W3CDTF">2021-09-07T12:17:00Z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