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BD94B" w14:textId="77777777" w:rsidR="00340582" w:rsidRDefault="00340582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51C0004" w14:textId="77777777" w:rsidR="00340582" w:rsidRPr="00692A45" w:rsidRDefault="00340582" w:rsidP="00474F67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 w:rsidRPr="008D0328">
        <w:t xml:space="preserve">Project management </w:t>
      </w:r>
      <w:r w:rsidRPr="00692A45">
        <w:t>(</w:t>
      </w:r>
      <w:r>
        <w:t>learner</w:t>
      </w:r>
      <w:r w:rsidRPr="00692A45">
        <w:t>)</w:t>
      </w:r>
    </w:p>
    <w:p w14:paraId="7E397743" w14:textId="77777777" w:rsidR="00340582" w:rsidRPr="00340582" w:rsidRDefault="00340582" w:rsidP="000C72DD">
      <w:pPr>
        <w:rPr>
          <w:rFonts w:cs="Arial"/>
          <w:sz w:val="24"/>
        </w:rPr>
      </w:pPr>
    </w:p>
    <w:p w14:paraId="7DA12F0F" w14:textId="77777777" w:rsidR="00340582" w:rsidRPr="00340582" w:rsidRDefault="00340582" w:rsidP="000C72DD">
      <w:pPr>
        <w:rPr>
          <w:rFonts w:cs="Arial"/>
          <w:sz w:val="24"/>
        </w:rPr>
      </w:pPr>
      <w:r w:rsidRPr="00340582">
        <w:rPr>
          <w:rFonts w:cs="Arial"/>
          <w:sz w:val="24"/>
        </w:rPr>
        <w:t>Watch the video on the Association of Project Managers website:</w:t>
      </w:r>
    </w:p>
    <w:p w14:paraId="2B975E0B" w14:textId="77777777" w:rsidR="00340582" w:rsidRPr="00340582" w:rsidRDefault="00340582" w:rsidP="000C72DD">
      <w:pPr>
        <w:rPr>
          <w:rFonts w:cs="Arial"/>
          <w:sz w:val="24"/>
        </w:rPr>
      </w:pPr>
    </w:p>
    <w:p w14:paraId="68FF8EC1" w14:textId="77777777" w:rsidR="00340582" w:rsidRPr="00340582" w:rsidRDefault="00340582" w:rsidP="000C72DD">
      <w:pPr>
        <w:rPr>
          <w:rFonts w:cs="Arial"/>
          <w:sz w:val="24"/>
        </w:rPr>
      </w:pPr>
      <w:hyperlink r:id="rId7" w:history="1">
        <w:r w:rsidRPr="00340582">
          <w:rPr>
            <w:rStyle w:val="Hyperlink"/>
            <w:rFonts w:cs="Arial"/>
            <w:sz w:val="24"/>
            <w:u w:val="none"/>
          </w:rPr>
          <w:t>https://www.apm.org.uk/resources/what-is-project-management</w:t>
        </w:r>
      </w:hyperlink>
    </w:p>
    <w:p w14:paraId="2F147C3F" w14:textId="77777777" w:rsidR="00340582" w:rsidRPr="00340582" w:rsidRDefault="00340582" w:rsidP="000C72DD">
      <w:pPr>
        <w:rPr>
          <w:rFonts w:cs="Arial"/>
          <w:sz w:val="24"/>
        </w:rPr>
      </w:pPr>
    </w:p>
    <w:p w14:paraId="3FEF5993" w14:textId="77777777" w:rsidR="00340582" w:rsidRPr="00340582" w:rsidRDefault="00340582" w:rsidP="000C72DD">
      <w:pPr>
        <w:rPr>
          <w:rFonts w:cs="Arial"/>
          <w:sz w:val="24"/>
        </w:rPr>
      </w:pPr>
    </w:p>
    <w:p w14:paraId="5C4C2A54" w14:textId="77777777" w:rsidR="00340582" w:rsidRPr="00340582" w:rsidRDefault="00340582" w:rsidP="0034058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40582">
        <w:rPr>
          <w:rFonts w:ascii="Arial" w:hAnsi="Arial" w:cs="Arial"/>
        </w:rPr>
        <w:t xml:space="preserve">What is project management? </w:t>
      </w:r>
    </w:p>
    <w:p w14:paraId="7100AEC1" w14:textId="77777777" w:rsidR="00340582" w:rsidRPr="00340582" w:rsidRDefault="00340582" w:rsidP="000C72DD">
      <w:pPr>
        <w:rPr>
          <w:rFonts w:cs="Arial"/>
          <w:sz w:val="24"/>
        </w:rPr>
      </w:pPr>
    </w:p>
    <w:p w14:paraId="423D24F0" w14:textId="77777777" w:rsidR="00340582" w:rsidRPr="00340582" w:rsidRDefault="00340582" w:rsidP="000C72DD">
      <w:pPr>
        <w:rPr>
          <w:rFonts w:cs="Arial"/>
          <w:sz w:val="24"/>
        </w:rPr>
      </w:pPr>
    </w:p>
    <w:p w14:paraId="3D3F8563" w14:textId="77777777" w:rsidR="00340582" w:rsidRPr="00340582" w:rsidRDefault="00340582" w:rsidP="000C72DD">
      <w:pPr>
        <w:rPr>
          <w:rFonts w:cs="Arial"/>
          <w:sz w:val="24"/>
        </w:rPr>
      </w:pPr>
    </w:p>
    <w:p w14:paraId="48ECFA0F" w14:textId="77777777" w:rsidR="00340582" w:rsidRPr="00340582" w:rsidRDefault="00340582" w:rsidP="000C72DD">
      <w:pPr>
        <w:rPr>
          <w:rFonts w:cs="Arial"/>
          <w:sz w:val="24"/>
        </w:rPr>
      </w:pPr>
    </w:p>
    <w:p w14:paraId="4641FC26" w14:textId="77777777" w:rsidR="00340582" w:rsidRPr="00340582" w:rsidRDefault="00340582" w:rsidP="000C72DD">
      <w:pPr>
        <w:rPr>
          <w:rFonts w:cs="Arial"/>
          <w:sz w:val="24"/>
        </w:rPr>
      </w:pPr>
    </w:p>
    <w:p w14:paraId="6C730A74" w14:textId="77777777" w:rsidR="00340582" w:rsidRPr="00340582" w:rsidRDefault="00340582" w:rsidP="000C72DD">
      <w:pPr>
        <w:rPr>
          <w:rFonts w:cs="Arial"/>
          <w:sz w:val="24"/>
        </w:rPr>
      </w:pPr>
    </w:p>
    <w:p w14:paraId="1464FD61" w14:textId="77777777" w:rsidR="00340582" w:rsidRPr="00340582" w:rsidRDefault="00340582" w:rsidP="0034058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40582">
        <w:rPr>
          <w:rFonts w:ascii="Arial" w:hAnsi="Arial" w:cs="Arial"/>
        </w:rPr>
        <w:t xml:space="preserve">What three things should not be compromised? </w:t>
      </w:r>
    </w:p>
    <w:p w14:paraId="015921D2" w14:textId="77777777" w:rsidR="00340582" w:rsidRPr="00340582" w:rsidRDefault="00340582" w:rsidP="000C72DD">
      <w:pPr>
        <w:rPr>
          <w:rFonts w:cs="Arial"/>
          <w:sz w:val="24"/>
        </w:rPr>
      </w:pPr>
    </w:p>
    <w:p w14:paraId="537335E0" w14:textId="77777777" w:rsidR="00340582" w:rsidRPr="00340582" w:rsidRDefault="00340582" w:rsidP="000C72DD">
      <w:pPr>
        <w:rPr>
          <w:rFonts w:cs="Arial"/>
          <w:sz w:val="24"/>
        </w:rPr>
      </w:pPr>
    </w:p>
    <w:p w14:paraId="00B6B119" w14:textId="77777777" w:rsidR="00340582" w:rsidRPr="00340582" w:rsidRDefault="00340582" w:rsidP="000C72DD">
      <w:pPr>
        <w:rPr>
          <w:rFonts w:cs="Arial"/>
          <w:sz w:val="24"/>
        </w:rPr>
      </w:pPr>
    </w:p>
    <w:p w14:paraId="7BB4C71F" w14:textId="77777777" w:rsidR="00340582" w:rsidRPr="00340582" w:rsidRDefault="00340582" w:rsidP="000C72DD">
      <w:pPr>
        <w:rPr>
          <w:rFonts w:cs="Arial"/>
          <w:sz w:val="24"/>
        </w:rPr>
      </w:pPr>
    </w:p>
    <w:p w14:paraId="6147F58F" w14:textId="77777777" w:rsidR="00340582" w:rsidRPr="00340582" w:rsidRDefault="00340582" w:rsidP="000C72DD">
      <w:pPr>
        <w:rPr>
          <w:rFonts w:cs="Arial"/>
          <w:sz w:val="24"/>
        </w:rPr>
      </w:pPr>
    </w:p>
    <w:p w14:paraId="20A459B9" w14:textId="77777777" w:rsidR="00340582" w:rsidRPr="00340582" w:rsidRDefault="00340582" w:rsidP="000C72DD">
      <w:pPr>
        <w:rPr>
          <w:rFonts w:cs="Arial"/>
          <w:sz w:val="24"/>
        </w:rPr>
      </w:pPr>
    </w:p>
    <w:p w14:paraId="5C12E1D3" w14:textId="77777777" w:rsidR="00340582" w:rsidRPr="00340582" w:rsidRDefault="00340582" w:rsidP="0034058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40582">
        <w:rPr>
          <w:rFonts w:ascii="Arial" w:hAnsi="Arial" w:cs="Arial"/>
        </w:rPr>
        <w:t xml:space="preserve">What does everyone involved need to share? </w:t>
      </w:r>
    </w:p>
    <w:p w14:paraId="5B6E50C4" w14:textId="77777777" w:rsidR="00340582" w:rsidRPr="00340582" w:rsidRDefault="00340582" w:rsidP="00494155">
      <w:pPr>
        <w:rPr>
          <w:rFonts w:cs="Arial"/>
          <w:sz w:val="24"/>
        </w:rPr>
      </w:pPr>
    </w:p>
    <w:p w14:paraId="321D455F" w14:textId="77777777" w:rsidR="00340582" w:rsidRPr="00340582" w:rsidRDefault="00340582" w:rsidP="00494155">
      <w:pPr>
        <w:rPr>
          <w:rFonts w:cs="Arial"/>
          <w:sz w:val="24"/>
        </w:rPr>
      </w:pPr>
    </w:p>
    <w:p w14:paraId="27FB2302" w14:textId="77777777" w:rsidR="00340582" w:rsidRPr="00340582" w:rsidRDefault="00340582" w:rsidP="00494155">
      <w:pPr>
        <w:rPr>
          <w:rFonts w:cs="Arial"/>
          <w:sz w:val="24"/>
        </w:rPr>
      </w:pPr>
    </w:p>
    <w:p w14:paraId="687AC0DE" w14:textId="77777777" w:rsidR="00340582" w:rsidRPr="00340582" w:rsidRDefault="00340582" w:rsidP="00494155">
      <w:pPr>
        <w:rPr>
          <w:rFonts w:cs="Arial"/>
          <w:sz w:val="24"/>
        </w:rPr>
      </w:pPr>
    </w:p>
    <w:p w14:paraId="4845E6E1" w14:textId="77777777" w:rsidR="00340582" w:rsidRPr="00340582" w:rsidRDefault="00340582" w:rsidP="00494155">
      <w:pPr>
        <w:rPr>
          <w:rFonts w:cs="Arial"/>
          <w:sz w:val="24"/>
        </w:rPr>
      </w:pPr>
    </w:p>
    <w:p w14:paraId="3CB72499" w14:textId="77777777" w:rsidR="00340582" w:rsidRPr="00340582" w:rsidRDefault="00340582" w:rsidP="00494155">
      <w:pPr>
        <w:rPr>
          <w:rFonts w:cs="Arial"/>
          <w:sz w:val="24"/>
        </w:rPr>
      </w:pPr>
    </w:p>
    <w:p w14:paraId="5903D9C5" w14:textId="77777777" w:rsidR="00340582" w:rsidRPr="00340582" w:rsidRDefault="00340582" w:rsidP="00494155">
      <w:pPr>
        <w:rPr>
          <w:rFonts w:cs="Arial"/>
          <w:sz w:val="24"/>
        </w:rPr>
      </w:pPr>
    </w:p>
    <w:p w14:paraId="03C652C1" w14:textId="77777777" w:rsidR="00340582" w:rsidRPr="00340582" w:rsidRDefault="00340582" w:rsidP="0034058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40582">
        <w:rPr>
          <w:rFonts w:ascii="Arial" w:hAnsi="Arial" w:cs="Arial"/>
        </w:rPr>
        <w:t>Project management is virtually ...?</w:t>
      </w:r>
    </w:p>
    <w:p w14:paraId="6A617713" w14:textId="77777777" w:rsidR="00340582" w:rsidRDefault="00340582" w:rsidP="000C72DD">
      <w:pPr>
        <w:rPr>
          <w:rFonts w:cs="Arial"/>
          <w:szCs w:val="22"/>
        </w:rPr>
      </w:pPr>
    </w:p>
    <w:p w14:paraId="38220040" w14:textId="77777777" w:rsidR="00340582" w:rsidRDefault="00340582" w:rsidP="00A04087">
      <w:pPr>
        <w:rPr>
          <w:rFonts w:cs="Arial"/>
          <w:szCs w:val="22"/>
        </w:rPr>
      </w:pPr>
    </w:p>
    <w:p w14:paraId="5A8F8C3E" w14:textId="77777777" w:rsidR="00474F67" w:rsidRDefault="00474F67" w:rsidP="00474F67">
      <w:pPr>
        <w:rPr>
          <w:rFonts w:cs="Arial"/>
          <w:szCs w:val="22"/>
        </w:rPr>
      </w:pPr>
    </w:p>
    <w:p w14:paraId="500413D8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68AC7" w14:textId="77777777" w:rsidR="00340582" w:rsidRDefault="00340582">
      <w:pPr>
        <w:spacing w:before="0" w:after="0"/>
      </w:pPr>
      <w:r>
        <w:separator/>
      </w:r>
    </w:p>
  </w:endnote>
  <w:endnote w:type="continuationSeparator" w:id="0">
    <w:p w14:paraId="75CC880A" w14:textId="77777777" w:rsidR="00340582" w:rsidRDefault="003405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9045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5485081" wp14:editId="22455B7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36DAC41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175E85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8508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136DAC41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175E85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D32ADD" wp14:editId="15204E6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40582">
      <w:fldChar w:fldCharType="begin"/>
    </w:r>
    <w:r w:rsidR="00340582">
      <w:instrText xml:space="preserve"> NUMPAGES   \* MERGEFORMAT </w:instrText>
    </w:r>
    <w:r w:rsidR="00340582">
      <w:fldChar w:fldCharType="separate"/>
    </w:r>
    <w:r w:rsidR="00F03E33">
      <w:t>1</w:t>
    </w:r>
    <w:r w:rsidR="0034058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A1FD5" w14:textId="77777777" w:rsidR="00340582" w:rsidRDefault="00340582">
      <w:pPr>
        <w:spacing w:before="0" w:after="0"/>
      </w:pPr>
      <w:r>
        <w:separator/>
      </w:r>
    </w:p>
  </w:footnote>
  <w:footnote w:type="continuationSeparator" w:id="0">
    <w:p w14:paraId="08B25A24" w14:textId="77777777" w:rsidR="00340582" w:rsidRDefault="003405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465C5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450B628" wp14:editId="076912D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D00FD7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504BB0A" wp14:editId="01884EE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A6C796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938A2"/>
    <w:multiLevelType w:val="hybridMultilevel"/>
    <w:tmpl w:val="12D616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582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82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10891E"/>
  <w15:docId w15:val="{943268E3-3B3B-43C7-B820-0D3859A63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40582"/>
    <w:rPr>
      <w:color w:val="0563C1" w:themeColor="hyperlink"/>
      <w:u w:val="single"/>
    </w:rPr>
  </w:style>
  <w:style w:type="paragraph" w:styleId="ListParagraph">
    <w:name w:val="List Paragraph"/>
    <w:basedOn w:val="Normal"/>
    <w:rsid w:val="00340582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apm.org.uk/resources/what-is-project-management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3C551F-21D5-4C07-94E2-BAD09EC65D54}"/>
</file>

<file path=customXml/itemProps2.xml><?xml version="1.0" encoding="utf-8"?>
<ds:datastoreItem xmlns:ds="http://schemas.openxmlformats.org/officeDocument/2006/customXml" ds:itemID="{B39C821A-FF2B-46A1-A766-20481CE4ADCB}"/>
</file>

<file path=customXml/itemProps3.xml><?xml version="1.0" encoding="utf-8"?>
<ds:datastoreItem xmlns:ds="http://schemas.openxmlformats.org/officeDocument/2006/customXml" ds:itemID="{BBBE10BC-6E3F-4B5E-92C4-A8B9ABE8EB04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2021-09-07T12:18:00Z</dcterms:created>
  <dcterms:modified xsi:type="dcterms:W3CDTF">2021-09-07T12:19:00Z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