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13D4" w14:textId="77777777" w:rsidR="006C562D" w:rsidRDefault="006C562D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2523712D" w14:textId="77777777" w:rsidR="006C562D" w:rsidRPr="00692A45" w:rsidRDefault="006C562D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SMART</w:t>
      </w:r>
      <w:r w:rsidRPr="008D0328">
        <w:t xml:space="preserve"> </w:t>
      </w:r>
      <w:r>
        <w:t xml:space="preserve">goals </w:t>
      </w:r>
      <w:r w:rsidRPr="00692A45">
        <w:t>(</w:t>
      </w:r>
      <w:r>
        <w:t>tutor</w:t>
      </w:r>
      <w:r w:rsidRPr="00692A45">
        <w:t>)</w:t>
      </w:r>
    </w:p>
    <w:p w14:paraId="5BB997EC" w14:textId="77777777" w:rsidR="006C562D" w:rsidRPr="006C562D" w:rsidRDefault="006C562D" w:rsidP="006C562D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6C562D">
        <w:rPr>
          <w:rFonts w:ascii="Arial" w:hAnsi="Arial" w:cs="Arial"/>
        </w:rPr>
        <w:t>Establish what a SMART target is and define it below.</w:t>
      </w:r>
    </w:p>
    <w:p w14:paraId="7A062AFF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</w:p>
    <w:p w14:paraId="59AC78EA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S – specific</w:t>
      </w:r>
    </w:p>
    <w:p w14:paraId="48A781A6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M – measurable</w:t>
      </w:r>
    </w:p>
    <w:p w14:paraId="5D259292" w14:textId="77777777" w:rsidR="006C562D" w:rsidRPr="006C562D" w:rsidRDefault="006C562D" w:rsidP="00143ACB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A – achievable</w:t>
      </w:r>
    </w:p>
    <w:p w14:paraId="0574E002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R – relevant</w:t>
      </w:r>
    </w:p>
    <w:p w14:paraId="6FC24E97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  <w:r w:rsidRPr="006C562D">
        <w:rPr>
          <w:color w:val="FF0000"/>
          <w:sz w:val="24"/>
          <w:szCs w:val="24"/>
        </w:rPr>
        <w:t>T – timely</w:t>
      </w:r>
    </w:p>
    <w:p w14:paraId="0C4DFAF5" w14:textId="77777777" w:rsidR="006C562D" w:rsidRPr="006C562D" w:rsidRDefault="006C562D" w:rsidP="00446647">
      <w:pPr>
        <w:pStyle w:val="Answer"/>
        <w:ind w:left="0"/>
        <w:rPr>
          <w:color w:val="FF0000"/>
          <w:sz w:val="24"/>
          <w:szCs w:val="24"/>
        </w:rPr>
      </w:pPr>
    </w:p>
    <w:p w14:paraId="26A14579" w14:textId="77777777" w:rsidR="006C562D" w:rsidRPr="006C562D" w:rsidRDefault="006C562D" w:rsidP="006C562D">
      <w:pPr>
        <w:pStyle w:val="Answer"/>
        <w:numPr>
          <w:ilvl w:val="0"/>
          <w:numId w:val="35"/>
        </w:numPr>
        <w:rPr>
          <w:sz w:val="24"/>
          <w:szCs w:val="24"/>
        </w:rPr>
      </w:pPr>
      <w:r w:rsidRPr="006C562D">
        <w:rPr>
          <w:sz w:val="24"/>
          <w:szCs w:val="24"/>
        </w:rPr>
        <w:t>Write out a personal SMART target or goal.</w:t>
      </w:r>
    </w:p>
    <w:p w14:paraId="13F2FCD7" w14:textId="77777777" w:rsidR="006C562D" w:rsidRPr="006C562D" w:rsidRDefault="006C562D" w:rsidP="00B670F4">
      <w:pPr>
        <w:pStyle w:val="Answer"/>
        <w:ind w:left="360"/>
        <w:rPr>
          <w:color w:val="FF0000"/>
          <w:sz w:val="24"/>
          <w:szCs w:val="24"/>
        </w:rPr>
      </w:pPr>
    </w:p>
    <w:p w14:paraId="6BDA7B53" w14:textId="77777777" w:rsidR="006C562D" w:rsidRPr="006C562D" w:rsidRDefault="006C562D" w:rsidP="00B670F4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 xml:space="preserve">Learners will have provided a variety of SMART targets or goals. Ask them to share their goal with the class and identify why it is SMART. </w:t>
      </w:r>
    </w:p>
    <w:p w14:paraId="37BA1A56" w14:textId="77777777" w:rsidR="006C562D" w:rsidRPr="006C562D" w:rsidRDefault="006C562D" w:rsidP="00B670F4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 </w:t>
      </w:r>
    </w:p>
    <w:p w14:paraId="79912064" w14:textId="77777777" w:rsidR="006C562D" w:rsidRPr="006C562D" w:rsidRDefault="006C562D" w:rsidP="00B670F4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Suggestions for getting learners started with this task could be:</w:t>
      </w:r>
    </w:p>
    <w:p w14:paraId="4F94A3A6" w14:textId="77777777" w:rsidR="006C562D" w:rsidRPr="006C562D" w:rsidRDefault="006C562D" w:rsidP="00B670F4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 </w:t>
      </w:r>
    </w:p>
    <w:p w14:paraId="1456F2F2" w14:textId="77777777" w:rsidR="006C562D" w:rsidRPr="00836F4B" w:rsidRDefault="006C562D" w:rsidP="006C562D">
      <w:pPr>
        <w:numPr>
          <w:ilvl w:val="0"/>
          <w:numId w:val="36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836F4B">
        <w:rPr>
          <w:rFonts w:cs="Arial"/>
          <w:color w:val="FF0000"/>
          <w:sz w:val="24"/>
        </w:rPr>
        <w:t xml:space="preserve">A study </w:t>
      </w:r>
      <w:proofErr w:type="gramStart"/>
      <w:r w:rsidRPr="00836F4B">
        <w:rPr>
          <w:rFonts w:cs="Arial"/>
          <w:color w:val="FF0000"/>
          <w:sz w:val="24"/>
        </w:rPr>
        <w:t>target</w:t>
      </w:r>
      <w:proofErr w:type="gramEnd"/>
    </w:p>
    <w:p w14:paraId="66B2E702" w14:textId="77777777" w:rsidR="006C562D" w:rsidRPr="00836F4B" w:rsidRDefault="006C562D" w:rsidP="006C562D">
      <w:pPr>
        <w:numPr>
          <w:ilvl w:val="0"/>
          <w:numId w:val="36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836F4B">
        <w:rPr>
          <w:rFonts w:cs="Arial"/>
          <w:color w:val="FF0000"/>
          <w:sz w:val="24"/>
        </w:rPr>
        <w:t>A work-related target</w:t>
      </w:r>
    </w:p>
    <w:p w14:paraId="7855214C" w14:textId="77777777" w:rsidR="006C562D" w:rsidRPr="00836F4B" w:rsidRDefault="006C562D" w:rsidP="006C562D">
      <w:pPr>
        <w:numPr>
          <w:ilvl w:val="0"/>
          <w:numId w:val="36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836F4B">
        <w:rPr>
          <w:rFonts w:cs="Arial"/>
          <w:color w:val="FF0000"/>
          <w:sz w:val="24"/>
        </w:rPr>
        <w:t>A goal related to developing a new skill</w:t>
      </w:r>
    </w:p>
    <w:p w14:paraId="74EB5E30" w14:textId="77777777" w:rsidR="006C562D" w:rsidRPr="00836F4B" w:rsidRDefault="006C562D" w:rsidP="006C562D">
      <w:pPr>
        <w:numPr>
          <w:ilvl w:val="0"/>
          <w:numId w:val="36"/>
        </w:numPr>
        <w:spacing w:line="240" w:lineRule="auto"/>
        <w:textAlignment w:val="center"/>
        <w:rPr>
          <w:rFonts w:ascii="Calibri" w:hAnsi="Calibri" w:cs="Calibri"/>
          <w:color w:val="FF0000"/>
          <w:sz w:val="24"/>
        </w:rPr>
      </w:pPr>
      <w:r w:rsidRPr="00836F4B">
        <w:rPr>
          <w:rFonts w:cs="Arial"/>
          <w:color w:val="FF0000"/>
          <w:sz w:val="24"/>
        </w:rPr>
        <w:t xml:space="preserve">A personal goal (such as a fitness target)  </w:t>
      </w:r>
    </w:p>
    <w:p w14:paraId="048941C4" w14:textId="77777777" w:rsidR="006C562D" w:rsidRPr="006C562D" w:rsidRDefault="006C562D" w:rsidP="00B670F4">
      <w:pPr>
        <w:pStyle w:val="NormalWeb"/>
        <w:spacing w:before="80" w:beforeAutospacing="0" w:after="80" w:afterAutospacing="0"/>
        <w:ind w:left="54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 </w:t>
      </w:r>
    </w:p>
    <w:p w14:paraId="20ACA617" w14:textId="77777777" w:rsidR="006C562D" w:rsidRPr="006C562D" w:rsidRDefault="006C562D" w:rsidP="00B670F4">
      <w:pPr>
        <w:pStyle w:val="NormalWeb"/>
        <w:spacing w:before="80" w:beforeAutospacing="0" w:after="80" w:afterAutospacing="0"/>
        <w:rPr>
          <w:rFonts w:ascii="Arial" w:hAnsi="Arial" w:cs="Arial"/>
          <w:color w:val="FF0000"/>
        </w:rPr>
      </w:pPr>
      <w:r w:rsidRPr="006C562D">
        <w:rPr>
          <w:rFonts w:ascii="Arial" w:hAnsi="Arial" w:cs="Arial"/>
          <w:color w:val="FF0000"/>
        </w:rPr>
        <w:t>The discussions should draw out how a goal can be specific, measurable, achievable, relevant, and timely.</w:t>
      </w:r>
    </w:p>
    <w:p w14:paraId="1A6C8870" w14:textId="77777777" w:rsidR="006C562D" w:rsidRPr="00517994" w:rsidRDefault="006C562D" w:rsidP="00446647">
      <w:pPr>
        <w:pStyle w:val="Answer"/>
        <w:ind w:left="0"/>
        <w:rPr>
          <w:sz w:val="24"/>
          <w:szCs w:val="24"/>
        </w:rPr>
      </w:pPr>
    </w:p>
    <w:p w14:paraId="50BB007C" w14:textId="77777777" w:rsidR="006C562D" w:rsidRDefault="006C562D" w:rsidP="006E1028">
      <w:pPr>
        <w:pStyle w:val="Answer"/>
      </w:pPr>
    </w:p>
    <w:p w14:paraId="310E800C" w14:textId="77777777" w:rsidR="006C562D" w:rsidRDefault="006C562D" w:rsidP="00A402DF">
      <w:pPr>
        <w:rPr>
          <w:rFonts w:cs="Arial"/>
          <w:szCs w:val="22"/>
        </w:rPr>
      </w:pPr>
    </w:p>
    <w:p w14:paraId="14530E86" w14:textId="77777777" w:rsidR="006C562D" w:rsidRDefault="006C562D" w:rsidP="00474F67">
      <w:pPr>
        <w:rPr>
          <w:rFonts w:cs="Arial"/>
          <w:szCs w:val="22"/>
        </w:rPr>
      </w:pPr>
    </w:p>
    <w:p w14:paraId="5160ED11" w14:textId="77777777" w:rsidR="006C562D" w:rsidRDefault="006C562D" w:rsidP="00474F67">
      <w:pPr>
        <w:rPr>
          <w:rFonts w:cs="Arial"/>
          <w:szCs w:val="22"/>
        </w:rPr>
      </w:pPr>
    </w:p>
    <w:p w14:paraId="0E737C78" w14:textId="77777777" w:rsidR="006C562D" w:rsidRDefault="006C562D" w:rsidP="00B670F4">
      <w:pPr>
        <w:pStyle w:val="Answer"/>
        <w:tabs>
          <w:tab w:val="left" w:pos="2400"/>
        </w:tabs>
      </w:pPr>
      <w:r>
        <w:tab/>
      </w:r>
    </w:p>
    <w:p w14:paraId="7F7AD285" w14:textId="77777777" w:rsidR="006C562D" w:rsidRDefault="006C562D" w:rsidP="00AD179E">
      <w:pPr>
        <w:pStyle w:val="Answer"/>
        <w:tabs>
          <w:tab w:val="left" w:pos="2400"/>
        </w:tabs>
      </w:pPr>
    </w:p>
    <w:p w14:paraId="25EB2ABC" w14:textId="77777777" w:rsidR="006C562D" w:rsidRDefault="006C562D" w:rsidP="00AD179E">
      <w:pPr>
        <w:pStyle w:val="Answer"/>
        <w:tabs>
          <w:tab w:val="left" w:pos="2400"/>
        </w:tabs>
      </w:pPr>
    </w:p>
    <w:p w14:paraId="49D32FDC" w14:textId="77777777" w:rsidR="006C562D" w:rsidRDefault="006C562D" w:rsidP="00AD179E">
      <w:pPr>
        <w:pStyle w:val="Answer"/>
        <w:tabs>
          <w:tab w:val="left" w:pos="2400"/>
        </w:tabs>
      </w:pPr>
    </w:p>
    <w:p w14:paraId="45DFE24A" w14:textId="77777777" w:rsidR="006C562D" w:rsidRDefault="006C562D" w:rsidP="00AD179E">
      <w:pPr>
        <w:pStyle w:val="Answer"/>
        <w:tabs>
          <w:tab w:val="left" w:pos="2400"/>
        </w:tabs>
      </w:pPr>
    </w:p>
    <w:p w14:paraId="38F902C8" w14:textId="77777777" w:rsidR="006C562D" w:rsidRDefault="006C562D" w:rsidP="00AD179E">
      <w:pPr>
        <w:pStyle w:val="Answer"/>
        <w:tabs>
          <w:tab w:val="left" w:pos="2400"/>
        </w:tabs>
      </w:pPr>
    </w:p>
    <w:p w14:paraId="43EC7A96" w14:textId="77777777" w:rsidR="006C562D" w:rsidRDefault="006C562D" w:rsidP="00AD179E">
      <w:pPr>
        <w:pStyle w:val="Answer"/>
        <w:tabs>
          <w:tab w:val="left" w:pos="2400"/>
        </w:tabs>
      </w:pPr>
    </w:p>
    <w:p w14:paraId="1B4C4602" w14:textId="77777777" w:rsidR="006E1028" w:rsidRDefault="006E1028" w:rsidP="00593B05">
      <w:pPr>
        <w:pStyle w:val="Answer"/>
        <w:ind w:left="0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285B8" w14:textId="77777777" w:rsidR="006C562D" w:rsidRDefault="006C562D">
      <w:pPr>
        <w:spacing w:before="0" w:after="0"/>
      </w:pPr>
      <w:r>
        <w:separator/>
      </w:r>
    </w:p>
  </w:endnote>
  <w:endnote w:type="continuationSeparator" w:id="0">
    <w:p w14:paraId="1CC76590" w14:textId="77777777" w:rsidR="006C562D" w:rsidRDefault="006C56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1B61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E61FC6" wp14:editId="425DB0F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46F6EF9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200F33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E61FC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046F6EF9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200F33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F59E85E" wp14:editId="5734175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685A7" w14:textId="77777777" w:rsidR="006C562D" w:rsidRDefault="006C562D">
      <w:pPr>
        <w:spacing w:before="0" w:after="0"/>
      </w:pPr>
      <w:r>
        <w:separator/>
      </w:r>
    </w:p>
  </w:footnote>
  <w:footnote w:type="continuationSeparator" w:id="0">
    <w:p w14:paraId="7C40EF7A" w14:textId="77777777" w:rsidR="006C562D" w:rsidRDefault="006C56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BC138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D85AB0C" wp14:editId="4BFFB44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1B047C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BB3646E" wp14:editId="1C208D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6A29C6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76C3"/>
    <w:multiLevelType w:val="hybridMultilevel"/>
    <w:tmpl w:val="369C6D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A0DCE"/>
    <w:multiLevelType w:val="multilevel"/>
    <w:tmpl w:val="98486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7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62D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593B05"/>
    <w:rsid w:val="006135C0"/>
    <w:rsid w:val="006642FD"/>
    <w:rsid w:val="006807B0"/>
    <w:rsid w:val="00691B95"/>
    <w:rsid w:val="006B798A"/>
    <w:rsid w:val="006C562D"/>
    <w:rsid w:val="006D3AA3"/>
    <w:rsid w:val="006D4994"/>
    <w:rsid w:val="006E1028"/>
    <w:rsid w:val="006E19C2"/>
    <w:rsid w:val="006F7BAF"/>
    <w:rsid w:val="00797FA7"/>
    <w:rsid w:val="007F2A40"/>
    <w:rsid w:val="00836F4B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83CC9C"/>
  <w15:docId w15:val="{D578E87D-5550-4276-B509-3A69920C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6C562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C56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4AF62D-DFC5-43B8-A279-0D39958795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4FD109-26FC-4176-BD32-06D88D8F0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7FE081-CE87-4D51-B721-B351A0CBF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2021-09-07T12:24:00Z</dcterms:created>
  <dcterms:modified xsi:type="dcterms:W3CDTF">2021-09-13T13:30:00Z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