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0B105" w14:textId="77777777" w:rsidR="007A1583" w:rsidRDefault="007A1583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2AA3FFAF" w14:textId="77777777" w:rsidR="007A1583" w:rsidRPr="00692A45" w:rsidRDefault="007A1583" w:rsidP="00474F67">
      <w:pPr>
        <w:pStyle w:val="Heading1"/>
      </w:pPr>
      <w:r w:rsidRPr="00692A45">
        <w:t xml:space="preserve">Worksheet </w:t>
      </w:r>
      <w:r>
        <w:t>14</w:t>
      </w:r>
      <w:r w:rsidRPr="00692A45">
        <w:t xml:space="preserve">: </w:t>
      </w:r>
      <w:r>
        <w:t>ISO 9000</w:t>
      </w:r>
      <w:r w:rsidRPr="008D0328">
        <w:t xml:space="preserve"> </w:t>
      </w:r>
      <w:r w:rsidRPr="00692A45">
        <w:t>(</w:t>
      </w:r>
      <w:r>
        <w:t>learner</w:t>
      </w:r>
      <w:r w:rsidRPr="00692A45">
        <w:t>)</w:t>
      </w:r>
    </w:p>
    <w:p w14:paraId="7094A181" w14:textId="77777777" w:rsidR="007A1583" w:rsidRDefault="007A1583" w:rsidP="00446647">
      <w:pPr>
        <w:pStyle w:val="Answer"/>
        <w:ind w:left="0"/>
        <w:rPr>
          <w:sz w:val="24"/>
          <w:szCs w:val="24"/>
        </w:rPr>
      </w:pPr>
    </w:p>
    <w:p w14:paraId="1104D644" w14:textId="77777777" w:rsidR="007A1583" w:rsidRDefault="007A1583" w:rsidP="007A1583">
      <w:pPr>
        <w:pStyle w:val="Answer"/>
        <w:numPr>
          <w:ilvl w:val="0"/>
          <w:numId w:val="35"/>
        </w:numPr>
        <w:rPr>
          <w:sz w:val="24"/>
          <w:szCs w:val="24"/>
        </w:rPr>
      </w:pPr>
      <w:r>
        <w:rPr>
          <w:sz w:val="24"/>
          <w:szCs w:val="24"/>
        </w:rPr>
        <w:t>Produce a presentation on ISO 9000 in the form of five slides as follows:</w:t>
      </w:r>
    </w:p>
    <w:p w14:paraId="019CA0AF" w14:textId="77777777" w:rsidR="007A1583" w:rsidRDefault="007A1583" w:rsidP="00446647">
      <w:pPr>
        <w:pStyle w:val="Answer"/>
        <w:ind w:left="0"/>
        <w:rPr>
          <w:sz w:val="24"/>
          <w:szCs w:val="24"/>
        </w:rPr>
      </w:pPr>
    </w:p>
    <w:p w14:paraId="70CD12F7" w14:textId="77777777" w:rsidR="007A1583" w:rsidRDefault="007A1583" w:rsidP="007A1583">
      <w:pPr>
        <w:pStyle w:val="Answer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>Slide 1 – Introduction</w:t>
      </w:r>
    </w:p>
    <w:p w14:paraId="065D932F" w14:textId="77777777" w:rsidR="007A1583" w:rsidRDefault="007A1583" w:rsidP="007A1583">
      <w:pPr>
        <w:pStyle w:val="Answer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>Slide 2 – Principles</w:t>
      </w:r>
    </w:p>
    <w:p w14:paraId="4EE41E0E" w14:textId="77777777" w:rsidR="007A1583" w:rsidRDefault="007A1583" w:rsidP="007A1583">
      <w:pPr>
        <w:pStyle w:val="Answer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>Slide 3 – Principles</w:t>
      </w:r>
    </w:p>
    <w:p w14:paraId="2061F0D4" w14:textId="77777777" w:rsidR="007A1583" w:rsidRDefault="007A1583" w:rsidP="007A1583">
      <w:pPr>
        <w:pStyle w:val="Answer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>Slide 4 – Documentation</w:t>
      </w:r>
    </w:p>
    <w:p w14:paraId="6860C483" w14:textId="77777777" w:rsidR="007A1583" w:rsidRDefault="007A1583" w:rsidP="007A1583">
      <w:pPr>
        <w:pStyle w:val="Answer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>Slide 5 – Benefits of achieving ISO 9000</w:t>
      </w:r>
    </w:p>
    <w:p w14:paraId="635FCB13" w14:textId="77777777" w:rsidR="007A1583" w:rsidRDefault="007A1583" w:rsidP="00446647">
      <w:pPr>
        <w:pStyle w:val="Answer"/>
        <w:ind w:left="0"/>
        <w:rPr>
          <w:sz w:val="24"/>
          <w:szCs w:val="24"/>
        </w:rPr>
      </w:pPr>
    </w:p>
    <w:p w14:paraId="6CFE90E9" w14:textId="77777777" w:rsidR="007A1583" w:rsidRDefault="007A1583" w:rsidP="00446647">
      <w:pPr>
        <w:pStyle w:val="Answer"/>
        <w:ind w:left="0"/>
        <w:rPr>
          <w:sz w:val="24"/>
          <w:szCs w:val="24"/>
        </w:rPr>
      </w:pPr>
    </w:p>
    <w:p w14:paraId="7D0A21E4" w14:textId="77777777" w:rsidR="007A1583" w:rsidRDefault="007A1583" w:rsidP="00446647">
      <w:pPr>
        <w:pStyle w:val="Answer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8C333B9" w14:textId="77777777" w:rsidR="007A1583" w:rsidRDefault="007A1583" w:rsidP="00446647">
      <w:pPr>
        <w:pStyle w:val="Answer"/>
        <w:ind w:left="0"/>
        <w:rPr>
          <w:sz w:val="24"/>
          <w:szCs w:val="24"/>
        </w:rPr>
      </w:pPr>
    </w:p>
    <w:p w14:paraId="43A3F87A" w14:textId="77777777" w:rsidR="007A1583" w:rsidRPr="00517994" w:rsidRDefault="007A1583" w:rsidP="00446647">
      <w:pPr>
        <w:pStyle w:val="Answer"/>
        <w:ind w:left="0"/>
        <w:rPr>
          <w:sz w:val="24"/>
          <w:szCs w:val="24"/>
        </w:rPr>
      </w:pPr>
    </w:p>
    <w:p w14:paraId="048049F9" w14:textId="77777777" w:rsidR="007A1583" w:rsidRDefault="007A1583" w:rsidP="006E1028">
      <w:pPr>
        <w:pStyle w:val="Answer"/>
      </w:pPr>
    </w:p>
    <w:p w14:paraId="48A28D47" w14:textId="77777777" w:rsidR="007A1583" w:rsidRDefault="007A1583" w:rsidP="00A402DF">
      <w:pPr>
        <w:rPr>
          <w:rFonts w:cs="Arial"/>
          <w:szCs w:val="22"/>
        </w:rPr>
      </w:pPr>
    </w:p>
    <w:p w14:paraId="1F12C2FF" w14:textId="77777777" w:rsidR="007A1583" w:rsidRDefault="007A1583" w:rsidP="00474F67">
      <w:pPr>
        <w:rPr>
          <w:rFonts w:cs="Arial"/>
          <w:szCs w:val="22"/>
        </w:rPr>
      </w:pPr>
    </w:p>
    <w:p w14:paraId="2DCF8130" w14:textId="77777777" w:rsidR="007A1583" w:rsidRDefault="007A1583" w:rsidP="00474F67">
      <w:pPr>
        <w:rPr>
          <w:rFonts w:cs="Arial"/>
          <w:szCs w:val="22"/>
        </w:rPr>
      </w:pPr>
    </w:p>
    <w:p w14:paraId="0C9BCC08" w14:textId="77777777" w:rsidR="007A1583" w:rsidRDefault="007A1583" w:rsidP="00AD179E">
      <w:pPr>
        <w:pStyle w:val="Answer"/>
        <w:tabs>
          <w:tab w:val="left" w:pos="2400"/>
        </w:tabs>
      </w:pPr>
      <w:r>
        <w:tab/>
      </w:r>
    </w:p>
    <w:p w14:paraId="4FEF0E38" w14:textId="77777777" w:rsidR="007A1583" w:rsidRDefault="007A1583" w:rsidP="00AD179E">
      <w:pPr>
        <w:pStyle w:val="Answer"/>
        <w:tabs>
          <w:tab w:val="left" w:pos="2400"/>
        </w:tabs>
      </w:pPr>
    </w:p>
    <w:p w14:paraId="210166D8" w14:textId="77777777" w:rsidR="007A1583" w:rsidRDefault="007A1583" w:rsidP="00AD179E">
      <w:pPr>
        <w:pStyle w:val="Answer"/>
        <w:tabs>
          <w:tab w:val="left" w:pos="2400"/>
        </w:tabs>
      </w:pPr>
    </w:p>
    <w:p w14:paraId="4DD3208B" w14:textId="77777777" w:rsidR="007A1583" w:rsidRDefault="007A1583" w:rsidP="00AD179E">
      <w:pPr>
        <w:pStyle w:val="Answer"/>
        <w:tabs>
          <w:tab w:val="left" w:pos="2400"/>
        </w:tabs>
      </w:pPr>
    </w:p>
    <w:p w14:paraId="3794578D" w14:textId="77777777" w:rsidR="007A1583" w:rsidRDefault="007A1583" w:rsidP="00AD179E">
      <w:pPr>
        <w:pStyle w:val="Answer"/>
        <w:tabs>
          <w:tab w:val="left" w:pos="2400"/>
        </w:tabs>
      </w:pPr>
    </w:p>
    <w:p w14:paraId="50EF9B02" w14:textId="77777777" w:rsidR="007A1583" w:rsidRDefault="007A1583" w:rsidP="00AD179E">
      <w:pPr>
        <w:pStyle w:val="Answer"/>
        <w:tabs>
          <w:tab w:val="left" w:pos="2400"/>
        </w:tabs>
      </w:pPr>
    </w:p>
    <w:p w14:paraId="131A6CF4" w14:textId="77777777" w:rsidR="007A1583" w:rsidRDefault="007A1583" w:rsidP="00AD179E">
      <w:pPr>
        <w:pStyle w:val="Answer"/>
        <w:tabs>
          <w:tab w:val="left" w:pos="2400"/>
        </w:tabs>
      </w:pPr>
    </w:p>
    <w:p w14:paraId="77D27C38" w14:textId="77777777" w:rsidR="007A1583" w:rsidRDefault="007A1583" w:rsidP="00AD179E">
      <w:pPr>
        <w:pStyle w:val="Answer"/>
        <w:tabs>
          <w:tab w:val="left" w:pos="2400"/>
        </w:tabs>
      </w:pPr>
    </w:p>
    <w:p w14:paraId="60F4574B" w14:textId="77777777" w:rsidR="007A1583" w:rsidRDefault="007A1583" w:rsidP="00F02EEE">
      <w:pPr>
        <w:pStyle w:val="Answer"/>
        <w:tabs>
          <w:tab w:val="left" w:pos="2400"/>
        </w:tabs>
        <w:ind w:left="0"/>
      </w:pPr>
    </w:p>
    <w:p w14:paraId="18C5C844" w14:textId="77777777" w:rsidR="007A1583" w:rsidRDefault="007A1583" w:rsidP="00AD179E">
      <w:pPr>
        <w:pStyle w:val="Answer"/>
        <w:tabs>
          <w:tab w:val="left" w:pos="2400"/>
        </w:tabs>
      </w:pPr>
    </w:p>
    <w:p w14:paraId="76A0A161" w14:textId="77777777" w:rsidR="007A1583" w:rsidRDefault="007A1583" w:rsidP="00AD179E">
      <w:pPr>
        <w:pStyle w:val="Answer"/>
        <w:tabs>
          <w:tab w:val="left" w:pos="2400"/>
        </w:tabs>
      </w:pPr>
    </w:p>
    <w:p w14:paraId="0B5C0DC9" w14:textId="77777777" w:rsidR="007A1583" w:rsidRDefault="007A1583" w:rsidP="00AD179E">
      <w:pPr>
        <w:pStyle w:val="Answer"/>
        <w:tabs>
          <w:tab w:val="left" w:pos="2400"/>
        </w:tabs>
      </w:pPr>
    </w:p>
    <w:p w14:paraId="6589A21F" w14:textId="77777777" w:rsidR="007A1583" w:rsidRDefault="007A1583" w:rsidP="00AD179E">
      <w:pPr>
        <w:pStyle w:val="Answer"/>
        <w:tabs>
          <w:tab w:val="left" w:pos="2400"/>
        </w:tabs>
      </w:pPr>
    </w:p>
    <w:p w14:paraId="6C1D71C0" w14:textId="77777777" w:rsidR="007A1583" w:rsidRDefault="007A1583" w:rsidP="00AD179E">
      <w:pPr>
        <w:pStyle w:val="Answer"/>
        <w:tabs>
          <w:tab w:val="left" w:pos="2400"/>
        </w:tabs>
      </w:pPr>
    </w:p>
    <w:p w14:paraId="40A1C192" w14:textId="77777777" w:rsidR="007A1583" w:rsidRDefault="007A1583" w:rsidP="00AD179E">
      <w:pPr>
        <w:pStyle w:val="Answer"/>
        <w:tabs>
          <w:tab w:val="left" w:pos="2400"/>
        </w:tabs>
      </w:pPr>
    </w:p>
    <w:p w14:paraId="188BCA65" w14:textId="77777777" w:rsidR="007A1583" w:rsidRDefault="007A1583" w:rsidP="00AD179E">
      <w:pPr>
        <w:pStyle w:val="Answer"/>
        <w:tabs>
          <w:tab w:val="left" w:pos="2400"/>
        </w:tabs>
      </w:pPr>
    </w:p>
    <w:p w14:paraId="45E03BB0" w14:textId="77777777" w:rsidR="007A1583" w:rsidRDefault="007A1583" w:rsidP="00AD179E">
      <w:pPr>
        <w:pStyle w:val="Answer"/>
        <w:tabs>
          <w:tab w:val="left" w:pos="2400"/>
        </w:tabs>
      </w:pPr>
    </w:p>
    <w:p w14:paraId="15309183" w14:textId="77777777" w:rsidR="00474F67" w:rsidRDefault="00474F67" w:rsidP="00474F67">
      <w:pPr>
        <w:rPr>
          <w:rFonts w:cs="Arial"/>
          <w:szCs w:val="22"/>
        </w:rPr>
      </w:pPr>
    </w:p>
    <w:p w14:paraId="034B09DD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E6551" w14:textId="77777777" w:rsidR="007A1583" w:rsidRDefault="007A1583">
      <w:pPr>
        <w:spacing w:before="0" w:after="0"/>
      </w:pPr>
      <w:r>
        <w:separator/>
      </w:r>
    </w:p>
  </w:endnote>
  <w:endnote w:type="continuationSeparator" w:id="0">
    <w:p w14:paraId="7AC76E49" w14:textId="77777777" w:rsidR="007A1583" w:rsidRDefault="007A15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72922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76E78D8" wp14:editId="141ED4A8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1EC30FA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D1FD378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6E78D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71EC30FA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D1FD378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DD0F0DE" wp14:editId="53B56B8F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A1583">
      <w:fldChar w:fldCharType="begin"/>
    </w:r>
    <w:r w:rsidR="007A1583">
      <w:instrText xml:space="preserve"> NUMPAGES   \* MERGEFORMAT </w:instrText>
    </w:r>
    <w:r w:rsidR="007A1583">
      <w:fldChar w:fldCharType="separate"/>
    </w:r>
    <w:r w:rsidR="00F03E33">
      <w:t>1</w:t>
    </w:r>
    <w:r w:rsidR="007A158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60A65" w14:textId="77777777" w:rsidR="007A1583" w:rsidRDefault="007A1583">
      <w:pPr>
        <w:spacing w:before="0" w:after="0"/>
      </w:pPr>
      <w:r>
        <w:separator/>
      </w:r>
    </w:p>
  </w:footnote>
  <w:footnote w:type="continuationSeparator" w:id="0">
    <w:p w14:paraId="57453A06" w14:textId="77777777" w:rsidR="007A1583" w:rsidRDefault="007A158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732D2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04C1D91F" wp14:editId="1BB31C35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36356EDE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14DDB98" wp14:editId="62EE34D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3B23DF7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1800419"/>
    <w:multiLevelType w:val="hybridMultilevel"/>
    <w:tmpl w:val="EA08F54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3239EC"/>
    <w:multiLevelType w:val="hybridMultilevel"/>
    <w:tmpl w:val="696826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3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0"/>
  </w:num>
  <w:num w:numId="16">
    <w:abstractNumId w:val="6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4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1"/>
  </w:num>
  <w:num w:numId="28">
    <w:abstractNumId w:val="8"/>
    <w:lvlOverride w:ilvl="0">
      <w:startOverride w:val="1"/>
    </w:lvlOverride>
  </w:num>
  <w:num w:numId="29">
    <w:abstractNumId w:val="22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2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1583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A1583"/>
    <w:rsid w:val="007F2A40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B061B1"/>
  <w15:docId w15:val="{5C7ACE15-0AF2-4A7A-88A8-F7D6B39F4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63BDB0C-F303-4339-8566-A7372D07F121}"/>
</file>

<file path=customXml/itemProps2.xml><?xml version="1.0" encoding="utf-8"?>
<ds:datastoreItem xmlns:ds="http://schemas.openxmlformats.org/officeDocument/2006/customXml" ds:itemID="{2A66B1EF-4788-4D15-9058-3E83FFED269A}"/>
</file>

<file path=customXml/itemProps3.xml><?xml version="1.0" encoding="utf-8"?>
<ds:datastoreItem xmlns:ds="http://schemas.openxmlformats.org/officeDocument/2006/customXml" ds:itemID="{8761B648-9038-4E0F-8FFD-46ABD03EB60B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1</TotalTime>
  <Pages>2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2021-09-07T12:25:00Z</dcterms:created>
  <dcterms:modified xsi:type="dcterms:W3CDTF">2021-09-07T12:26:00Z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