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C49F2" w14:textId="77777777" w:rsidR="009333B3" w:rsidRDefault="009333B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BCD8F0B" w14:textId="77777777" w:rsidR="009333B3" w:rsidRPr="00692A45" w:rsidRDefault="009333B3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learner</w:t>
      </w:r>
      <w:r w:rsidRPr="00692A45">
        <w:t>)</w:t>
      </w:r>
    </w:p>
    <w:p w14:paraId="47F599CC" w14:textId="77777777" w:rsidR="009333B3" w:rsidRPr="00B81752" w:rsidRDefault="009333B3" w:rsidP="000509A7">
      <w:pPr>
        <w:rPr>
          <w:rFonts w:cs="Arial"/>
          <w:sz w:val="24"/>
        </w:rPr>
      </w:pPr>
      <w:r w:rsidRPr="00B81752">
        <w:rPr>
          <w:rFonts w:cs="Arial"/>
          <w:sz w:val="24"/>
        </w:rPr>
        <w:t>A colleague has asked you to form a partnership and develop a construction company together.</w:t>
      </w:r>
    </w:p>
    <w:p w14:paraId="341A0A3E" w14:textId="77777777" w:rsidR="009333B3" w:rsidRPr="00B81752" w:rsidRDefault="009333B3" w:rsidP="00B660A8">
      <w:pPr>
        <w:rPr>
          <w:rFonts w:cs="Arial"/>
          <w:sz w:val="24"/>
        </w:rPr>
      </w:pPr>
    </w:p>
    <w:p w14:paraId="6607ABE9" w14:textId="77777777" w:rsidR="009333B3" w:rsidRPr="00B81752" w:rsidRDefault="009333B3" w:rsidP="00B660A8">
      <w:pPr>
        <w:rPr>
          <w:rFonts w:cs="Arial"/>
          <w:sz w:val="24"/>
        </w:rPr>
      </w:pPr>
    </w:p>
    <w:p w14:paraId="4F5AFD1C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Who in the room would you form a partnership with? Why?</w:t>
      </w:r>
    </w:p>
    <w:p w14:paraId="70ACF17D" w14:textId="77777777" w:rsidR="009333B3" w:rsidRPr="00B81752" w:rsidRDefault="009333B3" w:rsidP="00856754">
      <w:pPr>
        <w:rPr>
          <w:rFonts w:cs="Arial"/>
          <w:sz w:val="24"/>
        </w:rPr>
      </w:pPr>
    </w:p>
    <w:p w14:paraId="35B92BD7" w14:textId="77777777" w:rsidR="009333B3" w:rsidRPr="00B81752" w:rsidRDefault="009333B3" w:rsidP="00856754">
      <w:pPr>
        <w:rPr>
          <w:rFonts w:cs="Arial"/>
          <w:sz w:val="24"/>
        </w:rPr>
      </w:pPr>
    </w:p>
    <w:p w14:paraId="54BB6AB2" w14:textId="77777777" w:rsidR="009333B3" w:rsidRPr="00B81752" w:rsidRDefault="009333B3" w:rsidP="00856754">
      <w:pPr>
        <w:rPr>
          <w:rFonts w:cs="Arial"/>
          <w:sz w:val="24"/>
        </w:rPr>
      </w:pPr>
    </w:p>
    <w:p w14:paraId="34F90462" w14:textId="77777777" w:rsidR="009333B3" w:rsidRPr="00B81752" w:rsidRDefault="009333B3" w:rsidP="00B660A8">
      <w:pPr>
        <w:rPr>
          <w:rFonts w:cs="Arial"/>
          <w:sz w:val="24"/>
        </w:rPr>
      </w:pPr>
    </w:p>
    <w:p w14:paraId="5029F5A6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Does the partnership have to be registered as a business?</w:t>
      </w:r>
    </w:p>
    <w:p w14:paraId="74C1B72B" w14:textId="77777777" w:rsidR="009333B3" w:rsidRPr="00B81752" w:rsidRDefault="009333B3" w:rsidP="00856754">
      <w:pPr>
        <w:rPr>
          <w:rFonts w:cs="Arial"/>
          <w:sz w:val="24"/>
        </w:rPr>
      </w:pPr>
    </w:p>
    <w:p w14:paraId="469CF2F8" w14:textId="77777777" w:rsidR="009333B3" w:rsidRPr="00B81752" w:rsidRDefault="009333B3" w:rsidP="00856754">
      <w:pPr>
        <w:rPr>
          <w:rFonts w:cs="Arial"/>
          <w:sz w:val="24"/>
        </w:rPr>
      </w:pPr>
    </w:p>
    <w:p w14:paraId="0E21E1CC" w14:textId="77777777" w:rsidR="009333B3" w:rsidRPr="00B81752" w:rsidRDefault="009333B3" w:rsidP="00856754">
      <w:pPr>
        <w:rPr>
          <w:rFonts w:cs="Arial"/>
          <w:sz w:val="24"/>
        </w:rPr>
      </w:pPr>
    </w:p>
    <w:p w14:paraId="62E3CE3D" w14:textId="77777777" w:rsidR="009333B3" w:rsidRPr="00B81752" w:rsidRDefault="009333B3" w:rsidP="00B660A8">
      <w:pPr>
        <w:rPr>
          <w:rFonts w:cs="Arial"/>
          <w:sz w:val="24"/>
        </w:rPr>
      </w:pPr>
    </w:p>
    <w:p w14:paraId="586BD86B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Does a partnership have a legal status?</w:t>
      </w:r>
    </w:p>
    <w:p w14:paraId="3C5A6E0B" w14:textId="77777777" w:rsidR="009333B3" w:rsidRPr="00B81752" w:rsidRDefault="009333B3" w:rsidP="00856754">
      <w:pPr>
        <w:pStyle w:val="ListParagraph"/>
        <w:ind w:left="360"/>
        <w:rPr>
          <w:rFonts w:ascii="Arial" w:hAnsi="Arial" w:cs="Arial"/>
        </w:rPr>
      </w:pPr>
    </w:p>
    <w:p w14:paraId="743C686C" w14:textId="77777777" w:rsidR="009333B3" w:rsidRPr="00B81752" w:rsidRDefault="009333B3" w:rsidP="00856754">
      <w:pPr>
        <w:rPr>
          <w:rFonts w:cs="Arial"/>
          <w:sz w:val="24"/>
        </w:rPr>
      </w:pPr>
    </w:p>
    <w:p w14:paraId="4C7EDB90" w14:textId="77777777" w:rsidR="009333B3" w:rsidRPr="00B81752" w:rsidRDefault="009333B3" w:rsidP="00856754">
      <w:pPr>
        <w:rPr>
          <w:rFonts w:cs="Arial"/>
          <w:sz w:val="24"/>
        </w:rPr>
      </w:pPr>
    </w:p>
    <w:p w14:paraId="3073845B" w14:textId="77777777" w:rsidR="009333B3" w:rsidRPr="00B81752" w:rsidRDefault="009333B3" w:rsidP="00B660A8">
      <w:pPr>
        <w:rPr>
          <w:rFonts w:cs="Arial"/>
          <w:sz w:val="24"/>
        </w:rPr>
      </w:pPr>
    </w:p>
    <w:p w14:paraId="5AA96F3F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Who is liable for any losses?</w:t>
      </w:r>
    </w:p>
    <w:p w14:paraId="311DBC13" w14:textId="77777777" w:rsidR="009333B3" w:rsidRPr="00B81752" w:rsidRDefault="009333B3" w:rsidP="00856754">
      <w:pPr>
        <w:rPr>
          <w:rFonts w:cs="Arial"/>
          <w:sz w:val="24"/>
        </w:rPr>
      </w:pPr>
    </w:p>
    <w:p w14:paraId="5CC4E5DD" w14:textId="77777777" w:rsidR="009333B3" w:rsidRPr="00B81752" w:rsidRDefault="009333B3" w:rsidP="00856754">
      <w:pPr>
        <w:rPr>
          <w:rFonts w:cs="Arial"/>
          <w:sz w:val="24"/>
        </w:rPr>
      </w:pPr>
    </w:p>
    <w:p w14:paraId="08B33BA3" w14:textId="77777777" w:rsidR="009333B3" w:rsidRPr="00B81752" w:rsidRDefault="009333B3" w:rsidP="00856754">
      <w:pPr>
        <w:rPr>
          <w:rFonts w:cs="Arial"/>
          <w:sz w:val="24"/>
        </w:rPr>
      </w:pPr>
    </w:p>
    <w:p w14:paraId="24ACA1FF" w14:textId="77777777" w:rsidR="009333B3" w:rsidRPr="00B81752" w:rsidRDefault="009333B3" w:rsidP="00B660A8">
      <w:pPr>
        <w:rPr>
          <w:rFonts w:cs="Arial"/>
          <w:sz w:val="24"/>
        </w:rPr>
      </w:pPr>
    </w:p>
    <w:p w14:paraId="0DCF6B50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How are the profits divided?</w:t>
      </w:r>
    </w:p>
    <w:p w14:paraId="69548DF6" w14:textId="77777777" w:rsidR="009333B3" w:rsidRPr="00B81752" w:rsidRDefault="009333B3" w:rsidP="00856754">
      <w:pPr>
        <w:rPr>
          <w:rFonts w:cs="Arial"/>
          <w:sz w:val="24"/>
        </w:rPr>
      </w:pPr>
    </w:p>
    <w:p w14:paraId="6BD71585" w14:textId="77777777" w:rsidR="009333B3" w:rsidRPr="00B81752" w:rsidRDefault="009333B3" w:rsidP="00856754">
      <w:pPr>
        <w:rPr>
          <w:rFonts w:cs="Arial"/>
          <w:sz w:val="24"/>
        </w:rPr>
      </w:pPr>
    </w:p>
    <w:p w14:paraId="35617286" w14:textId="35F8F7BD" w:rsidR="009333B3" w:rsidRPr="00B81752" w:rsidRDefault="009333B3" w:rsidP="00B660A8">
      <w:pPr>
        <w:rPr>
          <w:rFonts w:cs="Arial"/>
          <w:sz w:val="24"/>
        </w:rPr>
      </w:pPr>
    </w:p>
    <w:p w14:paraId="2B44E986" w14:textId="0DBF87AF" w:rsidR="009333B3" w:rsidRPr="00B81752" w:rsidRDefault="009333B3" w:rsidP="00B660A8">
      <w:pPr>
        <w:rPr>
          <w:rFonts w:cs="Arial"/>
          <w:sz w:val="24"/>
        </w:rPr>
      </w:pPr>
    </w:p>
    <w:p w14:paraId="07C4FB6D" w14:textId="2AEE3694" w:rsidR="009333B3" w:rsidRPr="00B81752" w:rsidRDefault="009333B3" w:rsidP="00B660A8">
      <w:pPr>
        <w:rPr>
          <w:rFonts w:cs="Arial"/>
          <w:sz w:val="24"/>
        </w:rPr>
      </w:pPr>
    </w:p>
    <w:p w14:paraId="0FB0852A" w14:textId="01F154FC" w:rsidR="009333B3" w:rsidRPr="00B81752" w:rsidRDefault="009333B3" w:rsidP="00B660A8">
      <w:pPr>
        <w:rPr>
          <w:rFonts w:cs="Arial"/>
          <w:sz w:val="24"/>
        </w:rPr>
      </w:pPr>
    </w:p>
    <w:p w14:paraId="2255E7EB" w14:textId="54AEE7D5" w:rsidR="009333B3" w:rsidRPr="00B81752" w:rsidRDefault="009333B3" w:rsidP="00B660A8">
      <w:pPr>
        <w:rPr>
          <w:rFonts w:cs="Arial"/>
          <w:sz w:val="24"/>
        </w:rPr>
      </w:pPr>
    </w:p>
    <w:p w14:paraId="5500AF78" w14:textId="77777777" w:rsidR="009333B3" w:rsidRPr="00B81752" w:rsidRDefault="009333B3" w:rsidP="00B660A8">
      <w:pPr>
        <w:rPr>
          <w:rFonts w:cs="Arial"/>
          <w:sz w:val="24"/>
        </w:rPr>
      </w:pPr>
    </w:p>
    <w:p w14:paraId="1BB92939" w14:textId="20DDC770" w:rsidR="009333B3" w:rsidRPr="00B81752" w:rsidRDefault="009333B3" w:rsidP="00446647">
      <w:pPr>
        <w:pStyle w:val="Answer"/>
        <w:ind w:left="0"/>
        <w:rPr>
          <w:sz w:val="24"/>
          <w:szCs w:val="24"/>
        </w:rPr>
      </w:pPr>
      <w:r w:rsidRPr="00B81752">
        <w:rPr>
          <w:sz w:val="24"/>
          <w:szCs w:val="24"/>
        </w:rPr>
        <w:t xml:space="preserve">Here is a resource you may find helpful: </w:t>
      </w:r>
    </w:p>
    <w:p w14:paraId="020805E3" w14:textId="21362A14" w:rsidR="006E1028" w:rsidRPr="00B81752" w:rsidRDefault="00334B40" w:rsidP="009333B3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="009333B3" w:rsidRPr="00B81752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sectPr w:rsidR="006E1028" w:rsidRPr="00B817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C193" w14:textId="77777777" w:rsidR="009333B3" w:rsidRDefault="009333B3">
      <w:pPr>
        <w:spacing w:before="0" w:after="0"/>
      </w:pPr>
      <w:r>
        <w:separator/>
      </w:r>
    </w:p>
  </w:endnote>
  <w:endnote w:type="continuationSeparator" w:id="0">
    <w:p w14:paraId="6BFDC7B3" w14:textId="77777777" w:rsidR="009333B3" w:rsidRDefault="009333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1937E1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D7D1E3" wp14:editId="259BD7E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C6BC631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3D9F015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D7D1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2C6BC631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3D9F015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B62B47" wp14:editId="75A740B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D67C22" w14:textId="77777777" w:rsidR="009333B3" w:rsidRDefault="009333B3">
      <w:pPr>
        <w:spacing w:before="0" w:after="0"/>
      </w:pPr>
      <w:r>
        <w:separator/>
      </w:r>
    </w:p>
  </w:footnote>
  <w:footnote w:type="continuationSeparator" w:id="0">
    <w:p w14:paraId="61265AC9" w14:textId="77777777" w:rsidR="009333B3" w:rsidRDefault="009333B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C81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A0C84E3" wp14:editId="6D52C49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A7AB82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B4CC3AD" wp14:editId="6AFB903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E2B02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B04AEF"/>
    <w:multiLevelType w:val="hybridMultilevel"/>
    <w:tmpl w:val="3C7CC43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B3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34B40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333B3"/>
    <w:rsid w:val="009975A0"/>
    <w:rsid w:val="009A2CD2"/>
    <w:rsid w:val="009C5C6E"/>
    <w:rsid w:val="00A2454C"/>
    <w:rsid w:val="00AE245C"/>
    <w:rsid w:val="00B054EC"/>
    <w:rsid w:val="00B81752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A43E84"/>
  <w15:docId w15:val="{AB07D7FD-3502-43FA-B72C-679D07C4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333B3"/>
    <w:rPr>
      <w:color w:val="0563C1" w:themeColor="hyperlink"/>
      <w:u w:val="single"/>
    </w:rPr>
  </w:style>
  <w:style w:type="paragraph" w:styleId="ListParagraph">
    <w:name w:val="List Paragraph"/>
    <w:basedOn w:val="Normal"/>
    <w:rsid w:val="009333B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EDB6D-6303-4CAD-A885-EDC580E9E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309F6B-341B-47E2-9440-3B232AE14B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E86A4-764E-4674-AD84-EE0D7C879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2021-09-07T11:52:00Z</dcterms:created>
  <dcterms:modified xsi:type="dcterms:W3CDTF">2021-09-13T13:16:00Z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