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F63CF2" w14:textId="77777777" w:rsidR="00CB0EAA" w:rsidRDefault="00CB0EAA" w:rsidP="00474F67">
      <w:pPr>
        <w:pStyle w:val="Heading1"/>
        <w:rPr>
          <w:color w:val="000000" w:themeColor="text1"/>
        </w:rPr>
      </w:pPr>
      <w:r w:rsidRPr="00A5562E">
        <w:rPr>
          <w:color w:val="000000" w:themeColor="text1"/>
        </w:rPr>
        <w:t xml:space="preserve">11. Construction commercial/business principles </w:t>
      </w:r>
    </w:p>
    <w:p w14:paraId="0C8CD41A" w14:textId="77777777" w:rsidR="00CB0EAA" w:rsidRPr="00692A45" w:rsidRDefault="00CB0EAA" w:rsidP="00474F67">
      <w:pPr>
        <w:pStyle w:val="Heading1"/>
      </w:pPr>
      <w:r w:rsidRPr="00692A45">
        <w:t xml:space="preserve">Worksheet </w:t>
      </w:r>
      <w:r>
        <w:t>3</w:t>
      </w:r>
      <w:r w:rsidRPr="00692A45">
        <w:t xml:space="preserve">: </w:t>
      </w:r>
      <w:r w:rsidRPr="0037267B">
        <w:t xml:space="preserve">Business objectives </w:t>
      </w:r>
      <w:r w:rsidRPr="00692A45">
        <w:t>(</w:t>
      </w:r>
      <w:r>
        <w:t>tutor</w:t>
      </w:r>
      <w:r w:rsidRPr="00692A45">
        <w:t>)</w:t>
      </w:r>
    </w:p>
    <w:p w14:paraId="11B1A82A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A construction company will have many different business objectives that it will target and achieve. Some of these objectives may be financial and some may be social.</w:t>
      </w:r>
    </w:p>
    <w:p w14:paraId="678D0801" w14:textId="77777777" w:rsidR="00CB0EAA" w:rsidRPr="00CB0EAA" w:rsidRDefault="00CB0EAA" w:rsidP="00795FDC">
      <w:pPr>
        <w:rPr>
          <w:rFonts w:cs="Arial"/>
          <w:b/>
          <w:bCs/>
          <w:sz w:val="24"/>
        </w:rPr>
      </w:pPr>
    </w:p>
    <w:p w14:paraId="287909C6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Using the internet, find a large UK construction company and establish what their business objectives are.</w:t>
      </w:r>
    </w:p>
    <w:p w14:paraId="4678AAA0" w14:textId="77777777" w:rsidR="00CB0EAA" w:rsidRPr="00CB0EAA" w:rsidRDefault="00CB0EAA" w:rsidP="00795FDC">
      <w:pPr>
        <w:rPr>
          <w:rFonts w:cs="Arial"/>
          <w:sz w:val="24"/>
        </w:rPr>
      </w:pPr>
    </w:p>
    <w:p w14:paraId="1E3690B9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 xml:space="preserve">You should write the business objectives on the whiteboard alongside the other class members so that a big picture is created comparing objectives across several companies. </w:t>
      </w:r>
    </w:p>
    <w:p w14:paraId="2E5ABF75" w14:textId="77777777" w:rsidR="00CB0EAA" w:rsidRPr="00CB0EAA" w:rsidRDefault="00CB0EAA" w:rsidP="00795FDC">
      <w:pPr>
        <w:rPr>
          <w:rFonts w:cs="Arial"/>
          <w:sz w:val="24"/>
        </w:rPr>
      </w:pPr>
    </w:p>
    <w:p w14:paraId="6A6FB275" w14:textId="77777777" w:rsidR="00CB0EAA" w:rsidRPr="00CB0EAA" w:rsidRDefault="00CB0EAA" w:rsidP="00795FDC">
      <w:pPr>
        <w:rPr>
          <w:rFonts w:cs="Arial"/>
          <w:sz w:val="24"/>
        </w:rPr>
      </w:pPr>
      <w:r w:rsidRPr="00CB0EAA">
        <w:rPr>
          <w:rFonts w:cs="Arial"/>
          <w:sz w:val="24"/>
        </w:rPr>
        <w:t>Take a picture of the board for your understanding of the strategies.</w:t>
      </w:r>
    </w:p>
    <w:p w14:paraId="5A1E333B" w14:textId="77777777" w:rsidR="00CB0EAA" w:rsidRPr="00CB0EAA" w:rsidRDefault="00CB0EAA" w:rsidP="00795FDC">
      <w:pPr>
        <w:rPr>
          <w:rFonts w:cs="Arial"/>
          <w:sz w:val="24"/>
        </w:rPr>
      </w:pPr>
    </w:p>
    <w:p w14:paraId="53A03A85" w14:textId="77777777" w:rsidR="00CB0EAA" w:rsidRPr="00CB0EAA" w:rsidRDefault="00CB0EAA" w:rsidP="00795FDC">
      <w:pPr>
        <w:rPr>
          <w:rFonts w:cs="Arial"/>
          <w:sz w:val="24"/>
        </w:rPr>
      </w:pPr>
    </w:p>
    <w:p w14:paraId="44F1E339" w14:textId="77777777" w:rsidR="00CB0EAA" w:rsidRPr="00CB0EAA" w:rsidRDefault="00CB0EAA" w:rsidP="00CB0EA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CB0EAA">
        <w:rPr>
          <w:rFonts w:ascii="Arial" w:hAnsi="Arial" w:cs="Arial"/>
        </w:rPr>
        <w:t>Is there a common theme in the business objectives?</w:t>
      </w:r>
    </w:p>
    <w:p w14:paraId="0EA6D28F" w14:textId="77777777" w:rsidR="00CB0EAA" w:rsidRPr="00CB0EAA" w:rsidRDefault="00CB0EAA" w:rsidP="00795FDC">
      <w:pPr>
        <w:rPr>
          <w:rFonts w:cs="Arial"/>
          <w:sz w:val="24"/>
        </w:rPr>
      </w:pPr>
    </w:p>
    <w:p w14:paraId="30E86B0D" w14:textId="77777777" w:rsidR="00CB0EAA" w:rsidRPr="00CB0EAA" w:rsidRDefault="00CB0EAA" w:rsidP="00CB0EAA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CB0EAA">
        <w:rPr>
          <w:rFonts w:ascii="Arial" w:hAnsi="Arial" w:cs="Arial"/>
        </w:rPr>
        <w:t>What are the social objectives?</w:t>
      </w:r>
    </w:p>
    <w:p w14:paraId="5F5FA6EA" w14:textId="77777777" w:rsidR="00CB0EAA" w:rsidRPr="00CB0EAA" w:rsidRDefault="00CB0EAA" w:rsidP="001317CD">
      <w:pPr>
        <w:rPr>
          <w:rFonts w:cs="Arial"/>
          <w:sz w:val="24"/>
        </w:rPr>
      </w:pPr>
    </w:p>
    <w:p w14:paraId="73934D00" w14:textId="77777777" w:rsidR="00CB0EAA" w:rsidRPr="00CB0EAA" w:rsidRDefault="00CB0EAA" w:rsidP="00110217">
      <w:pPr>
        <w:rPr>
          <w:rFonts w:cs="Arial"/>
          <w:sz w:val="24"/>
        </w:rPr>
      </w:pPr>
    </w:p>
    <w:p w14:paraId="74FDEBB6" w14:textId="77777777" w:rsidR="00CB0EAA" w:rsidRPr="00CB0EAA" w:rsidRDefault="00CB0EAA" w:rsidP="00446647">
      <w:pPr>
        <w:pStyle w:val="Answer"/>
        <w:ind w:left="0"/>
        <w:rPr>
          <w:sz w:val="24"/>
          <w:szCs w:val="24"/>
        </w:rPr>
      </w:pPr>
    </w:p>
    <w:p w14:paraId="4C48A8EA" w14:textId="6FE1A189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You will need to facilitate the debate and direct learners to company objectives.</w:t>
      </w:r>
      <w:r>
        <w:rPr>
          <w:color w:val="FF0000"/>
          <w:sz w:val="24"/>
          <w:szCs w:val="24"/>
        </w:rPr>
        <w:t xml:space="preserve"> Ensure that learners have identified a range of objectives (e.g., financial, social, customer-focused, etc.)</w:t>
      </w:r>
    </w:p>
    <w:p w14:paraId="1A850655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7C509EE0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You may also want to talk about the difference between objectives (aims) and values (principles) in this exercise.</w:t>
      </w:r>
    </w:p>
    <w:p w14:paraId="3BEBF9D3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66DBF6A1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  <w:r w:rsidRPr="00CB0EAA">
        <w:rPr>
          <w:color w:val="FF0000"/>
          <w:sz w:val="24"/>
          <w:szCs w:val="24"/>
        </w:rPr>
        <w:t>Here are some useful resources to get learners started on this task:</w:t>
      </w:r>
    </w:p>
    <w:p w14:paraId="1F917CAB" w14:textId="77777777" w:rsidR="00CB0EAA" w:rsidRPr="00CB0EAA" w:rsidRDefault="00CB0EAA" w:rsidP="001317CD">
      <w:pPr>
        <w:pStyle w:val="Answer"/>
        <w:ind w:left="0"/>
        <w:rPr>
          <w:color w:val="FF0000"/>
          <w:sz w:val="24"/>
          <w:szCs w:val="24"/>
        </w:rPr>
      </w:pPr>
    </w:p>
    <w:p w14:paraId="2B688177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7" w:history="1">
        <w:r w:rsidRPr="00CB0EAA">
          <w:rPr>
            <w:rStyle w:val="Hyperlink"/>
            <w:color w:val="0070C0"/>
            <w:sz w:val="24"/>
            <w:szCs w:val="24"/>
            <w:u w:val="none"/>
          </w:rPr>
          <w:t>Kier | Kier is a leading provider of construction and infrastructure services, providing specialist design and build capabilities.</w:t>
        </w:r>
      </w:hyperlink>
    </w:p>
    <w:p w14:paraId="633B87CC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8" w:history="1">
        <w:r w:rsidRPr="00CB0EAA">
          <w:rPr>
            <w:rStyle w:val="Hyperlink"/>
            <w:color w:val="0070C0"/>
            <w:sz w:val="24"/>
            <w:szCs w:val="24"/>
            <w:u w:val="none"/>
          </w:rPr>
          <w:t>UK Construction and Building Design - BAM</w:t>
        </w:r>
      </w:hyperlink>
    </w:p>
    <w:p w14:paraId="7DD58794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9" w:history="1">
        <w:r w:rsidRPr="00CB0EAA">
          <w:rPr>
            <w:rFonts w:eastAsia="Times New Roman"/>
            <w:color w:val="0070C0"/>
            <w:sz w:val="24"/>
            <w:szCs w:val="24"/>
            <w:lang w:eastAsia="en-GB"/>
          </w:rPr>
          <w:t>About Us | Bewley Homes</w:t>
        </w:r>
      </w:hyperlink>
    </w:p>
    <w:p w14:paraId="03BF3D3E" w14:textId="77777777" w:rsidR="00CB0EAA" w:rsidRPr="00CB0EAA" w:rsidRDefault="00CB0EAA" w:rsidP="00CB0EAA">
      <w:pPr>
        <w:pStyle w:val="Answer"/>
        <w:numPr>
          <w:ilvl w:val="0"/>
          <w:numId w:val="35"/>
        </w:numPr>
        <w:rPr>
          <w:color w:val="0070C0"/>
          <w:sz w:val="24"/>
          <w:szCs w:val="24"/>
        </w:rPr>
      </w:pPr>
      <w:hyperlink r:id="rId10" w:history="1">
        <w:r w:rsidRPr="00CB0EAA">
          <w:rPr>
            <w:rStyle w:val="Hyperlink"/>
            <w:sz w:val="24"/>
            <w:szCs w:val="24"/>
            <w:u w:val="none"/>
          </w:rPr>
          <w:t>https://www.vistrygroup.co.uk/about</w:t>
        </w:r>
      </w:hyperlink>
      <w:r w:rsidRPr="00CB0EAA">
        <w:rPr>
          <w:color w:val="0070C0"/>
          <w:sz w:val="24"/>
          <w:szCs w:val="24"/>
        </w:rPr>
        <w:t xml:space="preserve"> </w:t>
      </w:r>
    </w:p>
    <w:p w14:paraId="5A9D2C65" w14:textId="77777777" w:rsidR="00CB0EAA" w:rsidRPr="00CB0EAA" w:rsidRDefault="00CB0EAA" w:rsidP="00A402DF">
      <w:pPr>
        <w:rPr>
          <w:rFonts w:cs="Arial"/>
          <w:sz w:val="24"/>
        </w:rPr>
      </w:pPr>
    </w:p>
    <w:p w14:paraId="2F40D292" w14:textId="0B1094DF" w:rsidR="006E1028" w:rsidRPr="00CB0EAA" w:rsidRDefault="00CB0EAA" w:rsidP="00CB0EAA">
      <w:pPr>
        <w:rPr>
          <w:rFonts w:cs="Arial"/>
          <w:color w:val="0070C0"/>
          <w:sz w:val="24"/>
        </w:rPr>
      </w:pPr>
      <w:r w:rsidRPr="00CB0EAA">
        <w:rPr>
          <w:rFonts w:cs="Arial"/>
          <w:color w:val="FF0000"/>
          <w:sz w:val="24"/>
        </w:rPr>
        <w:t>When discussing social objectives, it may be helpful to raise the concept of corporate social responsibility. What does it mean and how does it relate to a company’s aims and objectives?</w:t>
      </w:r>
      <w:r>
        <w:rPr>
          <w:rFonts w:cs="Arial"/>
          <w:color w:val="FF0000"/>
          <w:sz w:val="24"/>
        </w:rPr>
        <w:t xml:space="preserve"> This is covered in depth later in the unit.</w:t>
      </w:r>
      <w:r>
        <w:tab/>
      </w:r>
    </w:p>
    <w:sectPr w:rsidR="006E1028" w:rsidRPr="00CB0EAA" w:rsidSect="00F03E33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1B881B" w14:textId="77777777" w:rsidR="00CB0EAA" w:rsidRDefault="00CB0EAA">
      <w:pPr>
        <w:spacing w:before="0" w:after="0"/>
      </w:pPr>
      <w:r>
        <w:separator/>
      </w:r>
    </w:p>
  </w:endnote>
  <w:endnote w:type="continuationSeparator" w:id="0">
    <w:p w14:paraId="7F274CA7" w14:textId="77777777" w:rsidR="00CB0EAA" w:rsidRDefault="00CB0EAA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7ABB73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C0DCE16" wp14:editId="08A7DF36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5EE2E14D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40EA3BA3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0DCE1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5EE2E14D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40EA3BA3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B2ADD74" wp14:editId="267E85E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B0EAA">
      <w:fldChar w:fldCharType="begin"/>
    </w:r>
    <w:r w:rsidR="00CB0EAA">
      <w:instrText xml:space="preserve"> NUMPAGES   \* MERGEFORMAT </w:instrText>
    </w:r>
    <w:r w:rsidR="00CB0EAA">
      <w:fldChar w:fldCharType="separate"/>
    </w:r>
    <w:r w:rsidR="00F03E33">
      <w:t>1</w:t>
    </w:r>
    <w:r w:rsidR="00CB0EAA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DB022E" w14:textId="77777777" w:rsidR="00CB0EAA" w:rsidRDefault="00CB0EAA">
      <w:pPr>
        <w:spacing w:before="0" w:after="0"/>
      </w:pPr>
      <w:r>
        <w:separator/>
      </w:r>
    </w:p>
  </w:footnote>
  <w:footnote w:type="continuationSeparator" w:id="0">
    <w:p w14:paraId="3F5D9A78" w14:textId="77777777" w:rsidR="00CB0EAA" w:rsidRDefault="00CB0EAA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F5D35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45946C8D" wp14:editId="6A1530D7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64778D6C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49FF9D38" wp14:editId="6E3F438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DB5A8A9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7E0E17"/>
    <w:multiLevelType w:val="hybridMultilevel"/>
    <w:tmpl w:val="5DE225C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C464B"/>
    <w:multiLevelType w:val="hybridMultilevel"/>
    <w:tmpl w:val="EA74ED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23"/>
  </w:num>
  <w:num w:numId="4">
    <w:abstractNumId w:val="18"/>
  </w:num>
  <w:num w:numId="5">
    <w:abstractNumId w:val="8"/>
  </w:num>
  <w:num w:numId="6">
    <w:abstractNumId w:val="17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9"/>
  </w:num>
  <w:num w:numId="11">
    <w:abstractNumId w:val="15"/>
  </w:num>
  <w:num w:numId="12">
    <w:abstractNumId w:val="6"/>
  </w:num>
  <w:num w:numId="13">
    <w:abstractNumId w:val="14"/>
  </w:num>
  <w:num w:numId="14">
    <w:abstractNumId w:val="20"/>
  </w:num>
  <w:num w:numId="15">
    <w:abstractNumId w:val="12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4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1"/>
  </w:num>
  <w:num w:numId="28">
    <w:abstractNumId w:val="10"/>
    <w:lvlOverride w:ilvl="0">
      <w:startOverride w:val="1"/>
    </w:lvlOverride>
  </w:num>
  <w:num w:numId="29">
    <w:abstractNumId w:val="22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3"/>
  </w:num>
  <w:num w:numId="35">
    <w:abstractNumId w:val="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EAA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CB0EAA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9CD67C"/>
  <w15:docId w15:val="{8E9699C3-3979-409C-A318-29EA9DBD1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CB0EAA"/>
    <w:rPr>
      <w:color w:val="0563C1" w:themeColor="hyperlink"/>
      <w:u w:val="single"/>
    </w:rPr>
  </w:style>
  <w:style w:type="paragraph" w:styleId="ListParagraph">
    <w:name w:val="List Paragraph"/>
    <w:basedOn w:val="Normal"/>
    <w:rsid w:val="00CB0EAA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am.co.uk/who-we-are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kier.co.uk/about-us/" TargetMode="Externa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hyperlink" Target="https://www.vistrygroup.co.uk/about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ewley.co.uk/about-us/" TargetMode="Externa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07E513F-644C-4469-8C3C-FD89370BCCDB}"/>
</file>

<file path=customXml/itemProps2.xml><?xml version="1.0" encoding="utf-8"?>
<ds:datastoreItem xmlns:ds="http://schemas.openxmlformats.org/officeDocument/2006/customXml" ds:itemID="{9F4C73E8-B10F-4049-9F7B-29DDDA5ACE0B}"/>
</file>

<file path=customXml/itemProps3.xml><?xml version="1.0" encoding="utf-8"?>
<ds:datastoreItem xmlns:ds="http://schemas.openxmlformats.org/officeDocument/2006/customXml" ds:itemID="{988305D3-72BF-4BF3-ABC7-FD1B1A9E4D8A}"/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2</TotalTime>
  <Pages>1</Pages>
  <Words>260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2021-09-07T11:54:00Z</dcterms:created>
  <dcterms:modified xsi:type="dcterms:W3CDTF">2021-09-07T11:56:00Z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