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7B5DA" w14:textId="77777777" w:rsidR="00BD4697" w:rsidRDefault="00BD469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7B85BC3" w14:textId="77777777" w:rsidR="00BD4697" w:rsidRPr="00692A45" w:rsidRDefault="00BD4697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learner</w:t>
      </w:r>
      <w:r w:rsidRPr="00692A45">
        <w:t>)</w:t>
      </w:r>
    </w:p>
    <w:p w14:paraId="76A53382" w14:textId="589BE372" w:rsidR="00BD4697" w:rsidRPr="00BD4697" w:rsidRDefault="00BD4697" w:rsidP="00563B86">
      <w:pPr>
        <w:rPr>
          <w:rFonts w:cs="Arial"/>
          <w:sz w:val="24"/>
        </w:rPr>
      </w:pPr>
      <w:r w:rsidRPr="00BD4697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BD4697">
        <w:rPr>
          <w:rFonts w:cs="Arial"/>
          <w:sz w:val="24"/>
        </w:rPr>
        <w:t xml:space="preserve"> business value. </w:t>
      </w:r>
    </w:p>
    <w:p w14:paraId="3AB6032E" w14:textId="77777777" w:rsidR="00BD4697" w:rsidRPr="00BD4697" w:rsidRDefault="00BD4697" w:rsidP="00563B86">
      <w:pPr>
        <w:rPr>
          <w:rFonts w:cs="Arial"/>
          <w:sz w:val="24"/>
        </w:rPr>
      </w:pPr>
    </w:p>
    <w:p w14:paraId="73A4C669" w14:textId="77777777" w:rsidR="00BD4697" w:rsidRPr="00BD4697" w:rsidRDefault="00BD4697" w:rsidP="00BD469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D4697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135CAE05" w14:textId="77777777" w:rsidR="00BD4697" w:rsidRDefault="00BD4697" w:rsidP="00563B86">
      <w:pPr>
        <w:rPr>
          <w:rFonts w:cs="Arial"/>
          <w:szCs w:val="22"/>
        </w:rPr>
      </w:pPr>
    </w:p>
    <w:p w14:paraId="658CC3AA" w14:textId="77777777" w:rsidR="00BD4697" w:rsidRDefault="00BD4697" w:rsidP="00563B86">
      <w:pPr>
        <w:rPr>
          <w:rFonts w:cs="Arial"/>
          <w:szCs w:val="22"/>
        </w:rPr>
      </w:pPr>
    </w:p>
    <w:p w14:paraId="643B4665" w14:textId="77777777" w:rsidR="00BD4697" w:rsidRDefault="00BD4697" w:rsidP="00563B86">
      <w:pPr>
        <w:rPr>
          <w:rFonts w:cs="Arial"/>
          <w:szCs w:val="22"/>
        </w:rPr>
      </w:pPr>
    </w:p>
    <w:p w14:paraId="51087146" w14:textId="77777777" w:rsidR="00BD4697" w:rsidRDefault="00BD4697" w:rsidP="00A04087">
      <w:pPr>
        <w:rPr>
          <w:rFonts w:cs="Arial"/>
          <w:szCs w:val="22"/>
        </w:rPr>
      </w:pPr>
    </w:p>
    <w:p w14:paraId="4BEE6970" w14:textId="77777777" w:rsidR="00BD4697" w:rsidRDefault="00BD4697" w:rsidP="00A04087">
      <w:pPr>
        <w:rPr>
          <w:rFonts w:cs="Arial"/>
          <w:szCs w:val="22"/>
        </w:rPr>
      </w:pPr>
    </w:p>
    <w:p w14:paraId="144FD3D1" w14:textId="77777777" w:rsidR="00BD4697" w:rsidRDefault="00BD4697" w:rsidP="00A04087">
      <w:pPr>
        <w:rPr>
          <w:rFonts w:cs="Arial"/>
          <w:szCs w:val="22"/>
        </w:rPr>
      </w:pPr>
    </w:p>
    <w:p w14:paraId="557DC281" w14:textId="77777777" w:rsidR="00BD4697" w:rsidRDefault="00BD4697" w:rsidP="00A04087">
      <w:pPr>
        <w:rPr>
          <w:rFonts w:cs="Arial"/>
          <w:szCs w:val="22"/>
        </w:rPr>
      </w:pPr>
    </w:p>
    <w:p w14:paraId="549BB6F0" w14:textId="77777777" w:rsidR="00BD4697" w:rsidRDefault="00BD4697" w:rsidP="00B660A8">
      <w:pPr>
        <w:rPr>
          <w:rFonts w:cs="Arial"/>
          <w:szCs w:val="22"/>
        </w:rPr>
      </w:pPr>
    </w:p>
    <w:p w14:paraId="74C5FA7D" w14:textId="77777777" w:rsidR="00BD4697" w:rsidRPr="00A5562E" w:rsidRDefault="00BD4697" w:rsidP="00110217">
      <w:pPr>
        <w:rPr>
          <w:rFonts w:cs="Arial"/>
          <w:szCs w:val="22"/>
        </w:rPr>
      </w:pPr>
    </w:p>
    <w:p w14:paraId="6A277D6D" w14:textId="77777777" w:rsidR="00BD4697" w:rsidRDefault="00BD4697" w:rsidP="00446647">
      <w:pPr>
        <w:pStyle w:val="Answer"/>
        <w:ind w:left="0"/>
      </w:pPr>
    </w:p>
    <w:p w14:paraId="0803ADB8" w14:textId="77777777" w:rsidR="00BD4697" w:rsidRDefault="00BD4697" w:rsidP="006E1028">
      <w:pPr>
        <w:pStyle w:val="Answer"/>
      </w:pPr>
    </w:p>
    <w:p w14:paraId="102C2DA2" w14:textId="77777777" w:rsidR="00BD4697" w:rsidRDefault="00BD4697" w:rsidP="00A402DF">
      <w:pPr>
        <w:rPr>
          <w:rFonts w:cs="Arial"/>
          <w:szCs w:val="22"/>
        </w:rPr>
      </w:pPr>
    </w:p>
    <w:p w14:paraId="09DF65C3" w14:textId="77777777" w:rsidR="00BD4697" w:rsidRDefault="00BD4697" w:rsidP="00474F67">
      <w:pPr>
        <w:rPr>
          <w:rFonts w:cs="Arial"/>
          <w:szCs w:val="22"/>
        </w:rPr>
      </w:pPr>
    </w:p>
    <w:p w14:paraId="5A4FAF5F" w14:textId="77777777" w:rsidR="00BD4697" w:rsidRDefault="00BD4697" w:rsidP="00474F67">
      <w:pPr>
        <w:rPr>
          <w:rFonts w:cs="Arial"/>
          <w:szCs w:val="22"/>
        </w:rPr>
      </w:pPr>
    </w:p>
    <w:p w14:paraId="3E07BEEE" w14:textId="77777777" w:rsidR="00BD4697" w:rsidRDefault="00BD4697" w:rsidP="00AD179E">
      <w:pPr>
        <w:pStyle w:val="Answer"/>
        <w:tabs>
          <w:tab w:val="left" w:pos="2400"/>
        </w:tabs>
      </w:pPr>
      <w:r>
        <w:tab/>
      </w:r>
    </w:p>
    <w:p w14:paraId="0F7C1BD1" w14:textId="77777777" w:rsidR="00474F67" w:rsidRDefault="00474F67" w:rsidP="00474F67">
      <w:pPr>
        <w:rPr>
          <w:rFonts w:cs="Arial"/>
          <w:szCs w:val="22"/>
        </w:rPr>
      </w:pPr>
    </w:p>
    <w:p w14:paraId="2743E5D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4F57E" w14:textId="77777777" w:rsidR="00BD4697" w:rsidRDefault="00BD4697">
      <w:pPr>
        <w:spacing w:before="0" w:after="0"/>
      </w:pPr>
      <w:r>
        <w:separator/>
      </w:r>
    </w:p>
  </w:endnote>
  <w:endnote w:type="continuationSeparator" w:id="0">
    <w:p w14:paraId="6E9F4874" w14:textId="77777777" w:rsidR="00BD4697" w:rsidRDefault="00BD46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CA92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EF1634" wp14:editId="2133C19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4394CC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9B0026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EF163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064394CC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9B0026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96FC52" wp14:editId="105ACBA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D4697">
      <w:fldChar w:fldCharType="begin"/>
    </w:r>
    <w:r w:rsidR="00BD4697">
      <w:instrText xml:space="preserve"> NUMPAGES   \* MERGEFORMAT </w:instrText>
    </w:r>
    <w:r w:rsidR="00BD4697">
      <w:fldChar w:fldCharType="separate"/>
    </w:r>
    <w:r w:rsidR="00F03E33">
      <w:t>1</w:t>
    </w:r>
    <w:r w:rsidR="00BD469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06F4" w14:textId="77777777" w:rsidR="00BD4697" w:rsidRDefault="00BD4697">
      <w:pPr>
        <w:spacing w:before="0" w:after="0"/>
      </w:pPr>
      <w:r>
        <w:separator/>
      </w:r>
    </w:p>
  </w:footnote>
  <w:footnote w:type="continuationSeparator" w:id="0">
    <w:p w14:paraId="7DCAD901" w14:textId="77777777" w:rsidR="00BD4697" w:rsidRDefault="00BD46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7CC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FF15EDD" wp14:editId="39D107F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CE3103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32AA994" wp14:editId="36B8645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3A7EE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048"/>
    <w:multiLevelType w:val="hybridMultilevel"/>
    <w:tmpl w:val="0E72AC8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697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D4697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56B8BD"/>
  <w15:docId w15:val="{33EC4FBE-7A9D-41A8-BE6E-4ECB8B58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D469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B4DC6A-6291-402F-9281-1E20BB9ADCF0}"/>
</file>

<file path=customXml/itemProps2.xml><?xml version="1.0" encoding="utf-8"?>
<ds:datastoreItem xmlns:ds="http://schemas.openxmlformats.org/officeDocument/2006/customXml" ds:itemID="{DEA4E889-A2F1-4BEA-968A-029BFF5A3A56}"/>
</file>

<file path=customXml/itemProps3.xml><?xml version="1.0" encoding="utf-8"?>
<ds:datastoreItem xmlns:ds="http://schemas.openxmlformats.org/officeDocument/2006/customXml" ds:itemID="{BDDCE44C-C5C9-4D06-9FF6-044B154488F0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2021-09-07T11:59:00Z</dcterms:created>
  <dcterms:modified xsi:type="dcterms:W3CDTF">2021-09-07T12:00:00Z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