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5D60E" w14:textId="77777777" w:rsidR="00A671F5" w:rsidRDefault="00A671F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121B487" w14:textId="77777777" w:rsidR="00A671F5" w:rsidRPr="00692A45" w:rsidRDefault="00A671F5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Care for life</w:t>
      </w:r>
      <w:r w:rsidRPr="00843208">
        <w:t xml:space="preserve"> </w:t>
      </w:r>
      <w:r w:rsidRPr="00692A45">
        <w:t>(</w:t>
      </w:r>
      <w:r>
        <w:t>learner</w:t>
      </w:r>
      <w:r w:rsidRPr="00692A45">
        <w:t>)</w:t>
      </w:r>
    </w:p>
    <w:p w14:paraId="05173F91" w14:textId="77777777" w:rsidR="00A671F5" w:rsidRDefault="00A671F5" w:rsidP="00563B86">
      <w:pPr>
        <w:rPr>
          <w:rFonts w:cs="Arial"/>
          <w:szCs w:val="22"/>
        </w:rPr>
      </w:pPr>
    </w:p>
    <w:p w14:paraId="67EE4AB5" w14:textId="77777777" w:rsidR="00A671F5" w:rsidRPr="00A671F5" w:rsidRDefault="00A671F5" w:rsidP="00563B86">
      <w:pPr>
        <w:rPr>
          <w:rFonts w:cs="Arial"/>
          <w:sz w:val="24"/>
        </w:rPr>
      </w:pPr>
      <w:r w:rsidRPr="00A671F5">
        <w:rPr>
          <w:rFonts w:cs="Arial"/>
          <w:sz w:val="24"/>
        </w:rPr>
        <w:t xml:space="preserve">Your housing construction company is looking at a ‘care for life’ policy for </w:t>
      </w:r>
      <w:proofErr w:type="gramStart"/>
      <w:r w:rsidRPr="00A671F5">
        <w:rPr>
          <w:rFonts w:cs="Arial"/>
          <w:sz w:val="24"/>
        </w:rPr>
        <w:t>all of</w:t>
      </w:r>
      <w:proofErr w:type="gramEnd"/>
      <w:r w:rsidRPr="00A671F5">
        <w:rPr>
          <w:rFonts w:cs="Arial"/>
          <w:sz w:val="24"/>
        </w:rPr>
        <w:t xml:space="preserve"> its customers.</w:t>
      </w:r>
    </w:p>
    <w:p w14:paraId="3BB4ED76" w14:textId="77777777" w:rsidR="00A671F5" w:rsidRPr="00A671F5" w:rsidRDefault="00A671F5" w:rsidP="00563B86">
      <w:pPr>
        <w:rPr>
          <w:rFonts w:cs="Arial"/>
          <w:sz w:val="24"/>
        </w:rPr>
      </w:pPr>
    </w:p>
    <w:p w14:paraId="27068B14" w14:textId="77777777" w:rsidR="00A671F5" w:rsidRPr="00A671F5" w:rsidRDefault="00A671F5" w:rsidP="00563B86">
      <w:pPr>
        <w:rPr>
          <w:rFonts w:cs="Arial"/>
          <w:sz w:val="24"/>
        </w:rPr>
      </w:pPr>
    </w:p>
    <w:p w14:paraId="4112557B" w14:textId="77777777" w:rsidR="00A671F5" w:rsidRPr="00A671F5" w:rsidRDefault="00A671F5" w:rsidP="00A671F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671F5">
        <w:rPr>
          <w:rFonts w:ascii="Arial" w:hAnsi="Arial" w:cs="Arial"/>
        </w:rPr>
        <w:t>What does this mean?</w:t>
      </w:r>
    </w:p>
    <w:p w14:paraId="77663A01" w14:textId="77777777" w:rsidR="00A671F5" w:rsidRPr="00A671F5" w:rsidRDefault="00A671F5" w:rsidP="00735836">
      <w:pPr>
        <w:rPr>
          <w:rFonts w:cs="Arial"/>
          <w:sz w:val="24"/>
        </w:rPr>
      </w:pPr>
    </w:p>
    <w:p w14:paraId="27CC2EE7" w14:textId="77777777" w:rsidR="00A671F5" w:rsidRPr="00A671F5" w:rsidRDefault="00A671F5" w:rsidP="00735836">
      <w:pPr>
        <w:rPr>
          <w:rFonts w:cs="Arial"/>
          <w:sz w:val="24"/>
        </w:rPr>
      </w:pPr>
    </w:p>
    <w:p w14:paraId="5F30152E" w14:textId="77777777" w:rsidR="00A671F5" w:rsidRPr="00A671F5" w:rsidRDefault="00A671F5" w:rsidP="00735836">
      <w:pPr>
        <w:rPr>
          <w:rFonts w:cs="Arial"/>
          <w:sz w:val="24"/>
        </w:rPr>
      </w:pPr>
    </w:p>
    <w:p w14:paraId="52A96791" w14:textId="77777777" w:rsidR="00A671F5" w:rsidRPr="00A671F5" w:rsidRDefault="00A671F5" w:rsidP="00735836">
      <w:pPr>
        <w:rPr>
          <w:rFonts w:cs="Arial"/>
          <w:sz w:val="24"/>
        </w:rPr>
      </w:pPr>
    </w:p>
    <w:p w14:paraId="47F7080E" w14:textId="77777777" w:rsidR="00A671F5" w:rsidRPr="00A671F5" w:rsidRDefault="00A671F5" w:rsidP="00735836">
      <w:pPr>
        <w:rPr>
          <w:rFonts w:cs="Arial"/>
          <w:sz w:val="24"/>
        </w:rPr>
      </w:pPr>
    </w:p>
    <w:p w14:paraId="6AFCEDE1" w14:textId="77777777" w:rsidR="00A671F5" w:rsidRPr="00A671F5" w:rsidRDefault="00A671F5" w:rsidP="00735836">
      <w:pPr>
        <w:rPr>
          <w:rFonts w:cs="Arial"/>
          <w:sz w:val="24"/>
        </w:rPr>
      </w:pPr>
    </w:p>
    <w:p w14:paraId="043EC70E" w14:textId="77777777" w:rsidR="00A671F5" w:rsidRPr="00A671F5" w:rsidRDefault="00A671F5" w:rsidP="00735836">
      <w:pPr>
        <w:rPr>
          <w:rFonts w:cs="Arial"/>
          <w:sz w:val="24"/>
        </w:rPr>
      </w:pPr>
    </w:p>
    <w:p w14:paraId="7767105E" w14:textId="77777777" w:rsidR="00A671F5" w:rsidRPr="00A671F5" w:rsidRDefault="00A671F5" w:rsidP="00735836">
      <w:pPr>
        <w:rPr>
          <w:rFonts w:cs="Arial"/>
          <w:sz w:val="24"/>
        </w:rPr>
      </w:pPr>
    </w:p>
    <w:p w14:paraId="47EBCD66" w14:textId="77777777" w:rsidR="00A671F5" w:rsidRPr="00A671F5" w:rsidRDefault="00A671F5" w:rsidP="00735836">
      <w:pPr>
        <w:rPr>
          <w:rFonts w:cs="Arial"/>
          <w:sz w:val="24"/>
        </w:rPr>
      </w:pPr>
    </w:p>
    <w:p w14:paraId="3C33A795" w14:textId="77777777" w:rsidR="00A671F5" w:rsidRPr="00A671F5" w:rsidRDefault="00A671F5" w:rsidP="00735836">
      <w:pPr>
        <w:rPr>
          <w:rFonts w:cs="Arial"/>
          <w:sz w:val="24"/>
        </w:rPr>
      </w:pPr>
    </w:p>
    <w:p w14:paraId="24B0DDB1" w14:textId="77777777" w:rsidR="00A671F5" w:rsidRPr="00A671F5" w:rsidRDefault="00A671F5" w:rsidP="00735836">
      <w:pPr>
        <w:rPr>
          <w:rFonts w:cs="Arial"/>
          <w:sz w:val="24"/>
        </w:rPr>
      </w:pPr>
    </w:p>
    <w:p w14:paraId="30358B9F" w14:textId="77777777" w:rsidR="00A671F5" w:rsidRPr="00A671F5" w:rsidRDefault="00A671F5" w:rsidP="00735836">
      <w:pPr>
        <w:rPr>
          <w:rFonts w:cs="Arial"/>
          <w:sz w:val="24"/>
        </w:rPr>
      </w:pPr>
    </w:p>
    <w:p w14:paraId="113A0EB5" w14:textId="77777777" w:rsidR="00A671F5" w:rsidRPr="00A671F5" w:rsidRDefault="00A671F5" w:rsidP="00735836">
      <w:pPr>
        <w:rPr>
          <w:rFonts w:cs="Arial"/>
          <w:sz w:val="24"/>
        </w:rPr>
      </w:pPr>
    </w:p>
    <w:p w14:paraId="7B52F537" w14:textId="77777777" w:rsidR="00A671F5" w:rsidRPr="00A671F5" w:rsidRDefault="00A671F5" w:rsidP="00735836">
      <w:pPr>
        <w:rPr>
          <w:rFonts w:cs="Arial"/>
          <w:sz w:val="24"/>
        </w:rPr>
      </w:pPr>
    </w:p>
    <w:p w14:paraId="3896396A" w14:textId="77777777" w:rsidR="00A671F5" w:rsidRPr="00A671F5" w:rsidRDefault="00A671F5" w:rsidP="00735836">
      <w:pPr>
        <w:rPr>
          <w:rFonts w:cs="Arial"/>
          <w:sz w:val="24"/>
        </w:rPr>
      </w:pPr>
    </w:p>
    <w:p w14:paraId="762569DA" w14:textId="77777777" w:rsidR="00A671F5" w:rsidRPr="00A671F5" w:rsidRDefault="00A671F5" w:rsidP="00735836">
      <w:pPr>
        <w:rPr>
          <w:rFonts w:cs="Arial"/>
          <w:sz w:val="24"/>
        </w:rPr>
      </w:pPr>
    </w:p>
    <w:p w14:paraId="145AC1F1" w14:textId="77777777" w:rsidR="00A671F5" w:rsidRPr="00A671F5" w:rsidRDefault="00A671F5" w:rsidP="00563B86">
      <w:pPr>
        <w:rPr>
          <w:rFonts w:cs="Arial"/>
          <w:sz w:val="24"/>
        </w:rPr>
      </w:pPr>
    </w:p>
    <w:p w14:paraId="78CEE3D5" w14:textId="77777777" w:rsidR="00A671F5" w:rsidRPr="00A671F5" w:rsidRDefault="00A671F5" w:rsidP="00A671F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671F5">
        <w:rPr>
          <w:rFonts w:ascii="Arial" w:hAnsi="Arial" w:cs="Arial"/>
        </w:rPr>
        <w:t>How can you achieve it?</w:t>
      </w:r>
    </w:p>
    <w:p w14:paraId="340765CE" w14:textId="77777777" w:rsidR="00A671F5" w:rsidRDefault="00A671F5" w:rsidP="00563B86">
      <w:pPr>
        <w:rPr>
          <w:rFonts w:cs="Arial"/>
          <w:szCs w:val="22"/>
        </w:rPr>
      </w:pPr>
    </w:p>
    <w:p w14:paraId="1AD95A64" w14:textId="77777777" w:rsidR="00A671F5" w:rsidRDefault="00A671F5" w:rsidP="00A04087">
      <w:pPr>
        <w:rPr>
          <w:rFonts w:cs="Arial"/>
          <w:szCs w:val="22"/>
        </w:rPr>
      </w:pPr>
    </w:p>
    <w:p w14:paraId="1F6D7DE7" w14:textId="77777777" w:rsidR="00A671F5" w:rsidRDefault="00A671F5" w:rsidP="00A04087">
      <w:pPr>
        <w:rPr>
          <w:rFonts w:cs="Arial"/>
          <w:szCs w:val="22"/>
        </w:rPr>
      </w:pPr>
    </w:p>
    <w:p w14:paraId="4683DD03" w14:textId="77777777" w:rsidR="00A671F5" w:rsidRDefault="00A671F5" w:rsidP="00A04087">
      <w:pPr>
        <w:rPr>
          <w:rFonts w:cs="Arial"/>
          <w:szCs w:val="22"/>
        </w:rPr>
      </w:pPr>
    </w:p>
    <w:p w14:paraId="4BC28A9D" w14:textId="77777777" w:rsidR="00A671F5" w:rsidRDefault="00A671F5" w:rsidP="00A04087">
      <w:pPr>
        <w:rPr>
          <w:rFonts w:cs="Arial"/>
          <w:szCs w:val="22"/>
        </w:rPr>
      </w:pPr>
    </w:p>
    <w:p w14:paraId="014C90AA" w14:textId="77777777" w:rsidR="00A671F5" w:rsidRDefault="00A671F5" w:rsidP="00B660A8">
      <w:pPr>
        <w:rPr>
          <w:rFonts w:cs="Arial"/>
          <w:szCs w:val="22"/>
        </w:rPr>
      </w:pPr>
    </w:p>
    <w:p w14:paraId="71568540" w14:textId="77777777" w:rsidR="00A671F5" w:rsidRPr="00A5562E" w:rsidRDefault="00A671F5" w:rsidP="00110217">
      <w:pPr>
        <w:rPr>
          <w:rFonts w:cs="Arial"/>
          <w:szCs w:val="22"/>
        </w:rPr>
      </w:pPr>
    </w:p>
    <w:p w14:paraId="1F42CAA2" w14:textId="77777777" w:rsidR="00A671F5" w:rsidRDefault="00A671F5" w:rsidP="00446647">
      <w:pPr>
        <w:pStyle w:val="Answer"/>
        <w:ind w:left="0"/>
      </w:pPr>
    </w:p>
    <w:p w14:paraId="60647AE5" w14:textId="77777777" w:rsidR="00A671F5" w:rsidRDefault="00A671F5" w:rsidP="006E1028">
      <w:pPr>
        <w:pStyle w:val="Answer"/>
      </w:pPr>
    </w:p>
    <w:p w14:paraId="09CB9F6D" w14:textId="77777777" w:rsidR="00A671F5" w:rsidRDefault="00A671F5" w:rsidP="00A402DF">
      <w:pPr>
        <w:rPr>
          <w:rFonts w:cs="Arial"/>
          <w:szCs w:val="22"/>
        </w:rPr>
      </w:pPr>
    </w:p>
    <w:p w14:paraId="7417A9C3" w14:textId="77777777" w:rsidR="006E1028" w:rsidRDefault="006E1028" w:rsidP="00A671F5">
      <w:pPr>
        <w:pStyle w:val="Answer"/>
        <w:ind w:left="0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EE146" w14:textId="77777777" w:rsidR="00A671F5" w:rsidRDefault="00A671F5">
      <w:pPr>
        <w:spacing w:before="0" w:after="0"/>
      </w:pPr>
      <w:r>
        <w:separator/>
      </w:r>
    </w:p>
  </w:endnote>
  <w:endnote w:type="continuationSeparator" w:id="0">
    <w:p w14:paraId="1464B861" w14:textId="77777777" w:rsidR="00A671F5" w:rsidRDefault="00A671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458D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821691" wp14:editId="37A88ED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01FDE3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19DCF6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82169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01FDE3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19DCF6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87CC9F6" wp14:editId="465CC5D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671F5">
      <w:fldChar w:fldCharType="begin"/>
    </w:r>
    <w:r w:rsidR="00A671F5">
      <w:instrText xml:space="preserve"> NUMPAGES   \* MERGEFORMAT </w:instrText>
    </w:r>
    <w:r w:rsidR="00A671F5">
      <w:fldChar w:fldCharType="separate"/>
    </w:r>
    <w:r w:rsidR="00F03E33">
      <w:t>1</w:t>
    </w:r>
    <w:r w:rsidR="00A671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893C7" w14:textId="77777777" w:rsidR="00A671F5" w:rsidRDefault="00A671F5">
      <w:pPr>
        <w:spacing w:before="0" w:after="0"/>
      </w:pPr>
      <w:r>
        <w:separator/>
      </w:r>
    </w:p>
  </w:footnote>
  <w:footnote w:type="continuationSeparator" w:id="0">
    <w:p w14:paraId="2422D73C" w14:textId="77777777" w:rsidR="00A671F5" w:rsidRDefault="00A671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756B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15FD566" wp14:editId="548A4FE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3B5E6F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927D39E" wp14:editId="67EE280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49BF6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B2197"/>
    <w:multiLevelType w:val="hybridMultilevel"/>
    <w:tmpl w:val="D9807D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1F5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671F5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8AD7E"/>
  <w15:docId w15:val="{998A800E-7F94-4133-92FA-3803AAE4E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671F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D2F220-1EEA-4EA2-988D-B4AFECEBBE4E}"/>
</file>

<file path=customXml/itemProps2.xml><?xml version="1.0" encoding="utf-8"?>
<ds:datastoreItem xmlns:ds="http://schemas.openxmlformats.org/officeDocument/2006/customXml" ds:itemID="{6CD652BE-435A-4A48-8E91-6E160513850B}"/>
</file>

<file path=customXml/itemProps3.xml><?xml version="1.0" encoding="utf-8"?>
<ds:datastoreItem xmlns:ds="http://schemas.openxmlformats.org/officeDocument/2006/customXml" ds:itemID="{665CEBEC-D038-4B2C-8E9D-213E4C448397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9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2021-09-07T12:01:00Z</dcterms:created>
  <dcterms:modified xsi:type="dcterms:W3CDTF">2021-09-07T12:10:00Z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