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880E9" w14:textId="77777777" w:rsidR="00F54399" w:rsidRDefault="00F54399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729627B5" w14:textId="77777777" w:rsidR="00F54399" w:rsidRPr="00692A45" w:rsidRDefault="00F54399" w:rsidP="00474F67">
      <w:pPr>
        <w:pStyle w:val="Heading1"/>
      </w:pPr>
      <w:r w:rsidRPr="00692A45">
        <w:t xml:space="preserve">Worksheet </w:t>
      </w:r>
      <w:r>
        <w:t>8</w:t>
      </w:r>
      <w:r w:rsidRPr="00692A45">
        <w:t xml:space="preserve">: </w:t>
      </w:r>
      <w:r>
        <w:t xml:space="preserve">CSR case studies </w:t>
      </w:r>
      <w:r w:rsidRPr="00692A45">
        <w:t>(</w:t>
      </w:r>
      <w:r>
        <w:t>learner</w:t>
      </w:r>
      <w:r w:rsidRPr="00692A45">
        <w:t>)</w:t>
      </w:r>
    </w:p>
    <w:p w14:paraId="057E4C62" w14:textId="77777777" w:rsidR="00F54399" w:rsidRPr="00F54399" w:rsidRDefault="00F54399" w:rsidP="00563B86">
      <w:pPr>
        <w:rPr>
          <w:rFonts w:cs="Arial"/>
          <w:sz w:val="24"/>
        </w:rPr>
      </w:pPr>
    </w:p>
    <w:p w14:paraId="5945085E" w14:textId="77777777" w:rsidR="00F54399" w:rsidRPr="00F54399" w:rsidRDefault="00F54399" w:rsidP="00563B86">
      <w:pPr>
        <w:rPr>
          <w:rFonts w:cs="Arial"/>
          <w:sz w:val="24"/>
        </w:rPr>
      </w:pPr>
      <w:r w:rsidRPr="00F54399">
        <w:rPr>
          <w:rFonts w:cs="Arial"/>
          <w:sz w:val="24"/>
        </w:rPr>
        <w:t>Corporate and social responsibility is important because it projects an image of a caring organisation which clients will be attracted to in relation to any construction developments.</w:t>
      </w:r>
    </w:p>
    <w:p w14:paraId="485EE3E7" w14:textId="77777777" w:rsidR="00F54399" w:rsidRPr="00F54399" w:rsidRDefault="00F54399" w:rsidP="00563B86">
      <w:pPr>
        <w:rPr>
          <w:rFonts w:cs="Arial"/>
          <w:sz w:val="24"/>
        </w:rPr>
      </w:pPr>
    </w:p>
    <w:p w14:paraId="7B59E204" w14:textId="77777777" w:rsidR="00F54399" w:rsidRPr="00F54399" w:rsidRDefault="00F54399" w:rsidP="00563B86">
      <w:pPr>
        <w:rPr>
          <w:rFonts w:cs="Arial"/>
          <w:sz w:val="24"/>
        </w:rPr>
      </w:pPr>
      <w:hyperlink r:id="rId7" w:history="1">
        <w:r w:rsidRPr="00F54399">
          <w:rPr>
            <w:rStyle w:val="Hyperlink"/>
            <w:rFonts w:cs="Arial"/>
            <w:sz w:val="24"/>
            <w:u w:val="none"/>
          </w:rPr>
          <w:t>https://constructingexcellence.org.uk/wp-content/uploads/2015/03/social_responsibility.pdf</w:t>
        </w:r>
      </w:hyperlink>
    </w:p>
    <w:p w14:paraId="4240B022" w14:textId="77777777" w:rsidR="00F54399" w:rsidRPr="00F54399" w:rsidRDefault="00F54399" w:rsidP="00563B86">
      <w:pPr>
        <w:rPr>
          <w:rFonts w:cs="Arial"/>
          <w:sz w:val="24"/>
        </w:rPr>
      </w:pPr>
    </w:p>
    <w:p w14:paraId="46B1EBC8" w14:textId="77777777" w:rsidR="00F54399" w:rsidRPr="00F54399" w:rsidRDefault="00F54399" w:rsidP="00563B86">
      <w:pPr>
        <w:rPr>
          <w:rFonts w:cs="Arial"/>
          <w:sz w:val="24"/>
        </w:rPr>
      </w:pPr>
      <w:r w:rsidRPr="00F54399">
        <w:rPr>
          <w:rFonts w:cs="Arial"/>
          <w:sz w:val="24"/>
        </w:rPr>
        <w:t xml:space="preserve">Read this document from page 3 case study 1 and case study 2. </w:t>
      </w:r>
    </w:p>
    <w:p w14:paraId="32AF32EC" w14:textId="77777777" w:rsidR="00F54399" w:rsidRPr="00F54399" w:rsidRDefault="00F54399" w:rsidP="00A04087">
      <w:pPr>
        <w:rPr>
          <w:rFonts w:cs="Arial"/>
          <w:sz w:val="24"/>
        </w:rPr>
      </w:pPr>
    </w:p>
    <w:p w14:paraId="0641445B" w14:textId="77777777" w:rsidR="00F54399" w:rsidRPr="00F54399" w:rsidRDefault="00F54399" w:rsidP="00F5439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F54399">
        <w:rPr>
          <w:rFonts w:ascii="Arial" w:hAnsi="Arial" w:cs="Arial"/>
        </w:rPr>
        <w:t>What are the benefits that each development brought to their communities?</w:t>
      </w:r>
    </w:p>
    <w:p w14:paraId="10E80884" w14:textId="77777777" w:rsidR="00F54399" w:rsidRPr="00F54399" w:rsidRDefault="00F54399" w:rsidP="00A04087">
      <w:pPr>
        <w:rPr>
          <w:rFonts w:cs="Arial"/>
          <w:sz w:val="24"/>
        </w:rPr>
      </w:pPr>
    </w:p>
    <w:p w14:paraId="309B5EEF" w14:textId="77777777" w:rsidR="00F54399" w:rsidRPr="00F54399" w:rsidRDefault="00F54399" w:rsidP="0095318F">
      <w:pPr>
        <w:rPr>
          <w:rFonts w:cs="Arial"/>
          <w:color w:val="FF0000"/>
          <w:sz w:val="24"/>
        </w:rPr>
      </w:pPr>
    </w:p>
    <w:p w14:paraId="5395CC64" w14:textId="77777777" w:rsidR="00F54399" w:rsidRPr="00F54399" w:rsidRDefault="00F54399" w:rsidP="0095318F">
      <w:pPr>
        <w:rPr>
          <w:rFonts w:cs="Arial"/>
          <w:sz w:val="24"/>
        </w:rPr>
      </w:pPr>
      <w:r w:rsidRPr="00F54399">
        <w:rPr>
          <w:rFonts w:cs="Arial"/>
          <w:sz w:val="24"/>
        </w:rPr>
        <w:t>Case study 1:</w:t>
      </w:r>
    </w:p>
    <w:p w14:paraId="34CF02CD" w14:textId="77777777" w:rsidR="00F54399" w:rsidRPr="00F54399" w:rsidRDefault="00F54399" w:rsidP="0095318F">
      <w:pPr>
        <w:rPr>
          <w:rFonts w:cs="Arial"/>
          <w:color w:val="FF0000"/>
          <w:sz w:val="24"/>
        </w:rPr>
      </w:pPr>
    </w:p>
    <w:p w14:paraId="04AB5096" w14:textId="77777777" w:rsidR="00F54399" w:rsidRPr="00F54399" w:rsidRDefault="00F54399" w:rsidP="0095318F">
      <w:pPr>
        <w:rPr>
          <w:rFonts w:cs="Arial"/>
          <w:sz w:val="24"/>
        </w:rPr>
      </w:pPr>
    </w:p>
    <w:p w14:paraId="3B3F435D" w14:textId="77777777" w:rsidR="00F54399" w:rsidRPr="00F54399" w:rsidRDefault="00F54399" w:rsidP="0095318F">
      <w:pPr>
        <w:rPr>
          <w:rFonts w:cs="Arial"/>
          <w:sz w:val="24"/>
        </w:rPr>
      </w:pPr>
    </w:p>
    <w:p w14:paraId="05081B75" w14:textId="77777777" w:rsidR="00F54399" w:rsidRPr="00F54399" w:rsidRDefault="00F54399" w:rsidP="0095318F">
      <w:pPr>
        <w:rPr>
          <w:rFonts w:cs="Arial"/>
          <w:sz w:val="24"/>
        </w:rPr>
      </w:pPr>
    </w:p>
    <w:p w14:paraId="231214B9" w14:textId="77777777" w:rsidR="00F54399" w:rsidRPr="00F54399" w:rsidRDefault="00F54399" w:rsidP="0095318F">
      <w:pPr>
        <w:rPr>
          <w:rFonts w:cs="Arial"/>
          <w:sz w:val="24"/>
        </w:rPr>
      </w:pPr>
    </w:p>
    <w:p w14:paraId="07B1C00C" w14:textId="77777777" w:rsidR="00F54399" w:rsidRPr="00F54399" w:rsidRDefault="00F54399" w:rsidP="0095318F">
      <w:pPr>
        <w:rPr>
          <w:rFonts w:cs="Arial"/>
          <w:sz w:val="24"/>
        </w:rPr>
      </w:pPr>
    </w:p>
    <w:p w14:paraId="492140BC" w14:textId="77777777" w:rsidR="00F54399" w:rsidRPr="00F54399" w:rsidRDefault="00F54399" w:rsidP="0095318F">
      <w:pPr>
        <w:rPr>
          <w:rFonts w:cs="Arial"/>
          <w:sz w:val="24"/>
        </w:rPr>
      </w:pPr>
    </w:p>
    <w:p w14:paraId="1BBD44DD" w14:textId="77777777" w:rsidR="00F54399" w:rsidRPr="00F54399" w:rsidRDefault="00F54399" w:rsidP="0095318F">
      <w:pPr>
        <w:rPr>
          <w:rFonts w:cs="Arial"/>
          <w:sz w:val="24"/>
        </w:rPr>
      </w:pPr>
    </w:p>
    <w:p w14:paraId="4707A096" w14:textId="77777777" w:rsidR="00F54399" w:rsidRPr="00F54399" w:rsidRDefault="00F54399" w:rsidP="0095318F">
      <w:pPr>
        <w:rPr>
          <w:rFonts w:cs="Arial"/>
          <w:sz w:val="24"/>
        </w:rPr>
      </w:pPr>
    </w:p>
    <w:p w14:paraId="4B172626" w14:textId="77777777" w:rsidR="00F54399" w:rsidRPr="00F54399" w:rsidRDefault="00F54399" w:rsidP="0095318F">
      <w:pPr>
        <w:rPr>
          <w:rFonts w:cs="Arial"/>
          <w:sz w:val="24"/>
        </w:rPr>
      </w:pPr>
    </w:p>
    <w:p w14:paraId="521F4EC7" w14:textId="77777777" w:rsidR="00F54399" w:rsidRPr="00F54399" w:rsidRDefault="00F54399" w:rsidP="0095318F">
      <w:pPr>
        <w:rPr>
          <w:rFonts w:cs="Arial"/>
          <w:sz w:val="24"/>
        </w:rPr>
      </w:pPr>
      <w:r w:rsidRPr="00F54399">
        <w:rPr>
          <w:rFonts w:cs="Arial"/>
          <w:sz w:val="24"/>
        </w:rPr>
        <w:t>Case study 2:</w:t>
      </w:r>
    </w:p>
    <w:p w14:paraId="161E135E" w14:textId="77777777" w:rsidR="00F54399" w:rsidRDefault="00F54399" w:rsidP="00006206">
      <w:pPr>
        <w:pStyle w:val="Answer"/>
        <w:tabs>
          <w:tab w:val="left" w:pos="2400"/>
        </w:tabs>
        <w:ind w:left="0"/>
      </w:pPr>
    </w:p>
    <w:p w14:paraId="1AD9C648" w14:textId="77777777" w:rsidR="00F54399" w:rsidRDefault="00F54399" w:rsidP="00AD179E">
      <w:pPr>
        <w:pStyle w:val="Answer"/>
        <w:tabs>
          <w:tab w:val="left" w:pos="2400"/>
        </w:tabs>
      </w:pPr>
    </w:p>
    <w:p w14:paraId="2F98766C" w14:textId="77777777" w:rsidR="00F54399" w:rsidRDefault="00F54399" w:rsidP="00AD179E">
      <w:pPr>
        <w:pStyle w:val="Answer"/>
        <w:tabs>
          <w:tab w:val="left" w:pos="2400"/>
        </w:tabs>
      </w:pPr>
    </w:p>
    <w:p w14:paraId="0703E4E7" w14:textId="77777777" w:rsidR="00F54399" w:rsidRDefault="00F54399" w:rsidP="00AD179E">
      <w:pPr>
        <w:pStyle w:val="Answer"/>
        <w:tabs>
          <w:tab w:val="left" w:pos="2400"/>
        </w:tabs>
      </w:pPr>
    </w:p>
    <w:p w14:paraId="3B713953" w14:textId="77777777" w:rsidR="00F54399" w:rsidRDefault="00F54399" w:rsidP="00AD179E">
      <w:pPr>
        <w:pStyle w:val="Answer"/>
        <w:tabs>
          <w:tab w:val="left" w:pos="2400"/>
        </w:tabs>
      </w:pPr>
    </w:p>
    <w:p w14:paraId="01B102F7" w14:textId="77777777" w:rsidR="00F54399" w:rsidRDefault="00F54399" w:rsidP="00AD179E">
      <w:pPr>
        <w:pStyle w:val="Answer"/>
        <w:tabs>
          <w:tab w:val="left" w:pos="2400"/>
        </w:tabs>
      </w:pPr>
    </w:p>
    <w:p w14:paraId="58FEA1F9" w14:textId="77777777" w:rsidR="006E1028" w:rsidRDefault="006E1028" w:rsidP="00F54399">
      <w:pPr>
        <w:pStyle w:val="Answer"/>
        <w:ind w:left="0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727BF" w14:textId="77777777" w:rsidR="00F54399" w:rsidRDefault="00F54399">
      <w:pPr>
        <w:spacing w:before="0" w:after="0"/>
      </w:pPr>
      <w:r>
        <w:separator/>
      </w:r>
    </w:p>
  </w:endnote>
  <w:endnote w:type="continuationSeparator" w:id="0">
    <w:p w14:paraId="21EC9217" w14:textId="77777777" w:rsidR="00F54399" w:rsidRDefault="00F5439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B379F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1959F05" wp14:editId="140271B7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FD853DB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915F28A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959F0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6FD853DB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915F28A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CD1265D" wp14:editId="3EB9900F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54399">
      <w:fldChar w:fldCharType="begin"/>
    </w:r>
    <w:r w:rsidR="00F54399">
      <w:instrText xml:space="preserve"> NUMPAGES   \* MERGEFORMAT </w:instrText>
    </w:r>
    <w:r w:rsidR="00F54399">
      <w:fldChar w:fldCharType="separate"/>
    </w:r>
    <w:r w:rsidR="00F03E33">
      <w:t>1</w:t>
    </w:r>
    <w:r w:rsidR="00F5439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8B861" w14:textId="77777777" w:rsidR="00F54399" w:rsidRDefault="00F54399">
      <w:pPr>
        <w:spacing w:before="0" w:after="0"/>
      </w:pPr>
      <w:r>
        <w:separator/>
      </w:r>
    </w:p>
  </w:footnote>
  <w:footnote w:type="continuationSeparator" w:id="0">
    <w:p w14:paraId="589D529E" w14:textId="77777777" w:rsidR="00F54399" w:rsidRDefault="00F5439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30809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CCC5697" wp14:editId="4622C77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B18015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F4A9CDC" wp14:editId="2C70771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70239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2D606B"/>
    <w:multiLevelType w:val="hybridMultilevel"/>
    <w:tmpl w:val="07C6AE9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99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5439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50745"/>
  <w15:docId w15:val="{CB565C37-A818-40F3-84C1-EEB5389D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F54399"/>
    <w:rPr>
      <w:color w:val="0563C1" w:themeColor="hyperlink"/>
      <w:u w:val="single"/>
    </w:rPr>
  </w:style>
  <w:style w:type="paragraph" w:styleId="ListParagraph">
    <w:name w:val="List Paragraph"/>
    <w:basedOn w:val="Normal"/>
    <w:rsid w:val="00F54399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constructingexcellence.org.uk/wp-content/uploads/2015/03/social_responsibility.pdf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6F4FE6-D1CC-44B9-9EDB-8C85B8BE8B8F}"/>
</file>

<file path=customXml/itemProps2.xml><?xml version="1.0" encoding="utf-8"?>
<ds:datastoreItem xmlns:ds="http://schemas.openxmlformats.org/officeDocument/2006/customXml" ds:itemID="{9D26B8DB-132D-4745-96D7-C7DAA8E02F58}"/>
</file>

<file path=customXml/itemProps3.xml><?xml version="1.0" encoding="utf-8"?>
<ds:datastoreItem xmlns:ds="http://schemas.openxmlformats.org/officeDocument/2006/customXml" ds:itemID="{80135F93-BE6C-4B5D-8BEE-66483FAB8580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2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2021-09-07T12:11:00Z</dcterms:created>
  <dcterms:modified xsi:type="dcterms:W3CDTF">2021-09-07T12:13:00Z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