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1D490" w14:textId="77777777" w:rsidR="00FD0D0B" w:rsidRDefault="00FD0D0B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75B46B41" w14:textId="77777777" w:rsidR="00FD0D0B" w:rsidRPr="00692A45" w:rsidRDefault="00FD0D0B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>
        <w:t xml:space="preserve">CSR case studies </w:t>
      </w:r>
      <w:r w:rsidRPr="00692A45">
        <w:t>(</w:t>
      </w:r>
      <w:r>
        <w:t>tutor</w:t>
      </w:r>
      <w:r w:rsidRPr="00692A45">
        <w:t>)</w:t>
      </w:r>
    </w:p>
    <w:p w14:paraId="25839FBD" w14:textId="77777777" w:rsidR="00FD0D0B" w:rsidRDefault="00FD0D0B" w:rsidP="00563B86">
      <w:pPr>
        <w:rPr>
          <w:rFonts w:cs="Arial"/>
          <w:szCs w:val="22"/>
        </w:rPr>
      </w:pPr>
    </w:p>
    <w:p w14:paraId="4593EAB4" w14:textId="77777777" w:rsidR="00FD0D0B" w:rsidRPr="00FD0D0B" w:rsidRDefault="00FD0D0B" w:rsidP="00546DA9">
      <w:pPr>
        <w:rPr>
          <w:rFonts w:cs="Arial"/>
          <w:sz w:val="24"/>
        </w:rPr>
      </w:pPr>
      <w:r w:rsidRPr="00FD0D0B">
        <w:rPr>
          <w:rFonts w:cs="Arial"/>
          <w:sz w:val="24"/>
        </w:rPr>
        <w:t>Corporate and social responsibility is important because it projects an image of a caring organisation which clients will be attracted to in relation to any construction developments.</w:t>
      </w:r>
    </w:p>
    <w:p w14:paraId="569FDB73" w14:textId="77777777" w:rsidR="00FD0D0B" w:rsidRPr="00FD0D0B" w:rsidRDefault="00FD0D0B" w:rsidP="00563B86">
      <w:pPr>
        <w:rPr>
          <w:rFonts w:cs="Arial"/>
          <w:sz w:val="24"/>
        </w:rPr>
      </w:pPr>
    </w:p>
    <w:p w14:paraId="4DB29F5F" w14:textId="77777777" w:rsidR="00FD0D0B" w:rsidRPr="00FD0D0B" w:rsidRDefault="00FD0D0B" w:rsidP="00943759">
      <w:pPr>
        <w:rPr>
          <w:rFonts w:cs="Arial"/>
          <w:sz w:val="24"/>
        </w:rPr>
      </w:pPr>
      <w:hyperlink r:id="rId7" w:history="1">
        <w:r w:rsidRPr="00FD0D0B">
          <w:rPr>
            <w:rStyle w:val="Hyperlink"/>
            <w:rFonts w:cs="Arial"/>
            <w:sz w:val="24"/>
            <w:u w:val="none"/>
          </w:rPr>
          <w:t>https://constructingexcellence.org.uk/wp-content/uploads/2015/03/social_responsibility.pdf</w:t>
        </w:r>
      </w:hyperlink>
    </w:p>
    <w:p w14:paraId="5898DC1F" w14:textId="77777777" w:rsidR="00FD0D0B" w:rsidRPr="00FD0D0B" w:rsidRDefault="00FD0D0B" w:rsidP="00563B86">
      <w:pPr>
        <w:rPr>
          <w:rFonts w:cs="Arial"/>
          <w:sz w:val="24"/>
        </w:rPr>
      </w:pPr>
    </w:p>
    <w:p w14:paraId="7B417E94" w14:textId="77777777" w:rsidR="00FD0D0B" w:rsidRPr="00FD0D0B" w:rsidRDefault="00FD0D0B" w:rsidP="00563B86">
      <w:pPr>
        <w:rPr>
          <w:rFonts w:cs="Arial"/>
          <w:sz w:val="24"/>
        </w:rPr>
      </w:pPr>
      <w:r w:rsidRPr="00FD0D0B">
        <w:rPr>
          <w:rFonts w:cs="Arial"/>
          <w:sz w:val="24"/>
        </w:rPr>
        <w:t xml:space="preserve">Read this document from page 3, case study 1 and case study 2. </w:t>
      </w:r>
    </w:p>
    <w:p w14:paraId="1AA1F47F" w14:textId="77777777" w:rsidR="00FD0D0B" w:rsidRPr="00FD0D0B" w:rsidRDefault="00FD0D0B" w:rsidP="00A04087">
      <w:pPr>
        <w:rPr>
          <w:rFonts w:cs="Arial"/>
          <w:sz w:val="24"/>
        </w:rPr>
      </w:pPr>
    </w:p>
    <w:p w14:paraId="522D6202" w14:textId="77777777" w:rsidR="00FD0D0B" w:rsidRPr="00FD0D0B" w:rsidRDefault="00FD0D0B" w:rsidP="00FD0D0B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FD0D0B">
        <w:rPr>
          <w:rFonts w:ascii="Arial" w:hAnsi="Arial" w:cs="Arial"/>
        </w:rPr>
        <w:t>What are the benefits that each development brought to the community?</w:t>
      </w:r>
    </w:p>
    <w:p w14:paraId="3215D792" w14:textId="77777777" w:rsidR="00FD0D0B" w:rsidRPr="00FD0D0B" w:rsidRDefault="00FD0D0B" w:rsidP="00A04087">
      <w:pPr>
        <w:rPr>
          <w:rFonts w:cs="Arial"/>
          <w:sz w:val="24"/>
        </w:rPr>
      </w:pPr>
    </w:p>
    <w:p w14:paraId="0AFBC4A6" w14:textId="77777777" w:rsidR="00FD0D0B" w:rsidRPr="00FD0D0B" w:rsidRDefault="00FD0D0B" w:rsidP="00F7576C">
      <w:pPr>
        <w:rPr>
          <w:rFonts w:cs="Arial"/>
          <w:color w:val="FF0000"/>
          <w:sz w:val="24"/>
        </w:rPr>
      </w:pPr>
      <w:r w:rsidRPr="00FD0D0B">
        <w:rPr>
          <w:rFonts w:cs="Arial"/>
          <w:color w:val="FF0000"/>
          <w:sz w:val="24"/>
        </w:rPr>
        <w:t xml:space="preserve">Draw out answers from the results against each case study and expand with direct questioning. </w:t>
      </w:r>
    </w:p>
    <w:p w14:paraId="77B3C827" w14:textId="77777777" w:rsidR="00FD0D0B" w:rsidRPr="00FD0D0B" w:rsidRDefault="00FD0D0B" w:rsidP="00F7576C">
      <w:pPr>
        <w:rPr>
          <w:rFonts w:cs="Arial"/>
          <w:color w:val="FF0000"/>
          <w:sz w:val="24"/>
        </w:rPr>
      </w:pPr>
    </w:p>
    <w:p w14:paraId="471274AE" w14:textId="77777777" w:rsidR="00FD0D0B" w:rsidRPr="00FD0D0B" w:rsidRDefault="00FD0D0B" w:rsidP="00A04087">
      <w:pPr>
        <w:rPr>
          <w:rFonts w:cs="Arial"/>
          <w:b/>
          <w:bCs/>
          <w:sz w:val="24"/>
        </w:rPr>
      </w:pPr>
      <w:r w:rsidRPr="00FD0D0B">
        <w:rPr>
          <w:rFonts w:cs="Arial"/>
          <w:b/>
          <w:bCs/>
          <w:sz w:val="24"/>
        </w:rPr>
        <w:t>Case study 1:</w:t>
      </w:r>
    </w:p>
    <w:p w14:paraId="2A13226F" w14:textId="77777777" w:rsidR="00FD0D0B" w:rsidRPr="00FD0D0B" w:rsidRDefault="00FD0D0B" w:rsidP="00A04087">
      <w:pPr>
        <w:rPr>
          <w:rFonts w:cs="Arial"/>
          <w:color w:val="FF0000"/>
          <w:sz w:val="24"/>
        </w:rPr>
      </w:pPr>
    </w:p>
    <w:p w14:paraId="3B1CD364" w14:textId="77777777" w:rsidR="00FD0D0B" w:rsidRPr="00FD0D0B" w:rsidRDefault="00FD0D0B" w:rsidP="00A04087">
      <w:pPr>
        <w:rPr>
          <w:rFonts w:cs="Arial"/>
          <w:color w:val="FF0000"/>
          <w:sz w:val="24"/>
        </w:rPr>
      </w:pPr>
    </w:p>
    <w:p w14:paraId="5BE67FB7" w14:textId="77777777" w:rsidR="00FD0D0B" w:rsidRPr="00FD0D0B" w:rsidRDefault="00FD0D0B" w:rsidP="00FD0D0B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The local community gained a new asset with sports, education, and community facilities in the long term.</w:t>
      </w:r>
    </w:p>
    <w:p w14:paraId="34BE67E6" w14:textId="77777777" w:rsidR="00FD0D0B" w:rsidRPr="00FD0D0B" w:rsidRDefault="00FD0D0B" w:rsidP="00FD0D0B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In the short term, a total of nearly 15% of total contract costs went to local companies.</w:t>
      </w:r>
    </w:p>
    <w:p w14:paraId="07A4A2EC" w14:textId="77777777" w:rsidR="00FD0D0B" w:rsidRPr="00FD0D0B" w:rsidRDefault="00FD0D0B" w:rsidP="00FD0D0B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Of a total of nearly 600,000 man-hours spent on the project, around one-quarter to one-third of the workforce at any time were from the local area.</w:t>
      </w:r>
    </w:p>
    <w:p w14:paraId="520AEC55" w14:textId="77777777" w:rsidR="00FD0D0B" w:rsidRPr="00FD0D0B" w:rsidRDefault="00FD0D0B" w:rsidP="00FD0D0B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Approximately £5 million worth of contracts and a further £750,000 of orders went to local companies.</w:t>
      </w:r>
    </w:p>
    <w:p w14:paraId="0819665A" w14:textId="77777777" w:rsidR="00FD0D0B" w:rsidRPr="00FD0D0B" w:rsidRDefault="00FD0D0B" w:rsidP="00F7576C">
      <w:pPr>
        <w:rPr>
          <w:rFonts w:cs="Arial"/>
          <w:b/>
          <w:bCs/>
          <w:sz w:val="24"/>
        </w:rPr>
      </w:pPr>
    </w:p>
    <w:p w14:paraId="51784CA2" w14:textId="77777777" w:rsidR="00FD0D0B" w:rsidRPr="00FD0D0B" w:rsidRDefault="00FD0D0B" w:rsidP="00F7576C">
      <w:pPr>
        <w:rPr>
          <w:rFonts w:cs="Arial"/>
          <w:b/>
          <w:bCs/>
          <w:sz w:val="24"/>
        </w:rPr>
      </w:pPr>
      <w:r w:rsidRPr="00FD0D0B">
        <w:rPr>
          <w:rFonts w:cs="Arial"/>
          <w:b/>
          <w:bCs/>
          <w:sz w:val="24"/>
        </w:rPr>
        <w:t>Case study 2:</w:t>
      </w:r>
    </w:p>
    <w:p w14:paraId="0F20B6B3" w14:textId="77777777" w:rsidR="00FD0D0B" w:rsidRPr="00FD0D0B" w:rsidRDefault="00FD0D0B" w:rsidP="00A04087">
      <w:pPr>
        <w:rPr>
          <w:rFonts w:cs="Arial"/>
          <w:color w:val="FF0000"/>
          <w:sz w:val="24"/>
        </w:rPr>
      </w:pPr>
    </w:p>
    <w:p w14:paraId="750DAE51" w14:textId="77777777" w:rsidR="00FD0D0B" w:rsidRPr="00FD0D0B" w:rsidRDefault="00FD0D0B" w:rsidP="00FD0D0B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The local community gained well-designed new housing in keeping with the exiting housing stock.</w:t>
      </w:r>
    </w:p>
    <w:p w14:paraId="28E54998" w14:textId="77777777" w:rsidR="00FD0D0B" w:rsidRPr="00FD0D0B" w:rsidRDefault="00FD0D0B" w:rsidP="00FD0D0B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It was created as a pedestrian-friendly environment, reducing car use/pollution.</w:t>
      </w:r>
    </w:p>
    <w:p w14:paraId="7F4522E8" w14:textId="77777777" w:rsidR="00FD0D0B" w:rsidRPr="00FD0D0B" w:rsidRDefault="00FD0D0B" w:rsidP="00FD0D0B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The development integrated with Northampton and allowed sharing of facilities between the existing town and new development.</w:t>
      </w:r>
    </w:p>
    <w:p w14:paraId="1A59248E" w14:textId="77777777" w:rsidR="00FD0D0B" w:rsidRPr="00FD0D0B" w:rsidRDefault="00FD0D0B" w:rsidP="00FD0D0B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FD0D0B">
        <w:rPr>
          <w:rFonts w:ascii="Arial" w:hAnsi="Arial" w:cs="Arial"/>
          <w:color w:val="FF0000"/>
        </w:rPr>
        <w:t>With improved access and ‘walkability’, it allows for better social inclusion, with more residents able to access neighbourhood facilities, such as shops within a five-minute walk.</w:t>
      </w:r>
    </w:p>
    <w:p w14:paraId="6F780061" w14:textId="77777777" w:rsidR="006E1028" w:rsidRDefault="006E1028" w:rsidP="00FD0D0B">
      <w:pPr>
        <w:pStyle w:val="Answer"/>
        <w:ind w:left="0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9E7F7" w14:textId="77777777" w:rsidR="00FD0D0B" w:rsidRDefault="00FD0D0B">
      <w:pPr>
        <w:spacing w:before="0" w:after="0"/>
      </w:pPr>
      <w:r>
        <w:separator/>
      </w:r>
    </w:p>
  </w:endnote>
  <w:endnote w:type="continuationSeparator" w:id="0">
    <w:p w14:paraId="499AC563" w14:textId="77777777" w:rsidR="00FD0D0B" w:rsidRDefault="00FD0D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8B89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B58258" wp14:editId="455660A8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337E4B6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24DD8D5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B582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2337E4B6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24DD8D5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DC6DC15" wp14:editId="70F5DD4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D0D0B">
      <w:fldChar w:fldCharType="begin"/>
    </w:r>
    <w:r w:rsidR="00FD0D0B">
      <w:instrText xml:space="preserve"> NUMPAGES   \* MERGEFORMAT </w:instrText>
    </w:r>
    <w:r w:rsidR="00FD0D0B">
      <w:fldChar w:fldCharType="separate"/>
    </w:r>
    <w:r w:rsidR="00F03E33">
      <w:t>1</w:t>
    </w:r>
    <w:r w:rsidR="00FD0D0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36985" w14:textId="77777777" w:rsidR="00FD0D0B" w:rsidRDefault="00FD0D0B">
      <w:pPr>
        <w:spacing w:before="0" w:after="0"/>
      </w:pPr>
      <w:r>
        <w:separator/>
      </w:r>
    </w:p>
  </w:footnote>
  <w:footnote w:type="continuationSeparator" w:id="0">
    <w:p w14:paraId="1F698E0C" w14:textId="77777777" w:rsidR="00FD0D0B" w:rsidRDefault="00FD0D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D38B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D01C8F7" wp14:editId="4887B8E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6992C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9CD0B20" wp14:editId="6A308D9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4324C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E5385"/>
    <w:multiLevelType w:val="hybridMultilevel"/>
    <w:tmpl w:val="ADFC4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4826F9"/>
    <w:multiLevelType w:val="hybridMultilevel"/>
    <w:tmpl w:val="7E92214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5B57E9"/>
    <w:multiLevelType w:val="hybridMultilevel"/>
    <w:tmpl w:val="8E549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  <w:num w:numId="36">
    <w:abstractNumId w:val="25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D0B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0D0B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D26104"/>
  <w15:docId w15:val="{8204833C-8FCB-476C-982C-857CADEC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FD0D0B"/>
    <w:rPr>
      <w:color w:val="0563C1" w:themeColor="hyperlink"/>
      <w:u w:val="single"/>
    </w:rPr>
  </w:style>
  <w:style w:type="paragraph" w:styleId="ListParagraph">
    <w:name w:val="List Paragraph"/>
    <w:basedOn w:val="Normal"/>
    <w:rsid w:val="00FD0D0B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constructingexcellence.org.uk/wp-content/uploads/2015/03/social_responsibility.pdf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02F9ED-E40C-4C0D-B406-67BB79E8611F}"/>
</file>

<file path=customXml/itemProps2.xml><?xml version="1.0" encoding="utf-8"?>
<ds:datastoreItem xmlns:ds="http://schemas.openxmlformats.org/officeDocument/2006/customXml" ds:itemID="{AE5125CA-3DE7-4061-A7FC-A0055CB11E92}"/>
</file>

<file path=customXml/itemProps3.xml><?xml version="1.0" encoding="utf-8"?>
<ds:datastoreItem xmlns:ds="http://schemas.openxmlformats.org/officeDocument/2006/customXml" ds:itemID="{7042D397-E4E7-40B2-BCCC-CE9284F24144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2021-09-07T12:13:00Z</dcterms:created>
  <dcterms:modified xsi:type="dcterms:W3CDTF">2021-09-07T12:13:00Z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