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183F" w14:textId="77777777" w:rsidR="002A5D72" w:rsidRPr="002A5D72" w:rsidRDefault="002A5D72" w:rsidP="002A5D72">
      <w:pPr>
        <w:pStyle w:val="Heading1"/>
        <w:rPr>
          <w:color w:val="000000" w:themeColor="text1"/>
          <w:szCs w:val="32"/>
        </w:rPr>
      </w:pPr>
      <w:r w:rsidRPr="002A5D72">
        <w:rPr>
          <w:color w:val="000000" w:themeColor="text1"/>
          <w:szCs w:val="32"/>
        </w:rPr>
        <w:t xml:space="preserve">11. Construction commercial/business principles </w:t>
      </w:r>
    </w:p>
    <w:p w14:paraId="3483FB5C" w14:textId="6FB6DF14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853ECC">
        <w:t>learner</w:t>
      </w:r>
      <w:r w:rsidR="00474F67" w:rsidRPr="00692A45">
        <w:t>)</w:t>
      </w:r>
    </w:p>
    <w:p w14:paraId="5A2B8714" w14:textId="77777777" w:rsidR="002A5D72" w:rsidRPr="00791D76" w:rsidRDefault="002A5D72" w:rsidP="000E0061">
      <w:pPr>
        <w:rPr>
          <w:rFonts w:cs="Arial"/>
          <w:sz w:val="24"/>
        </w:rPr>
      </w:pPr>
    </w:p>
    <w:p w14:paraId="52E9E35B" w14:textId="76611499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Which type of company is officially registered in the UK with Companies House and is regulated by the Government?</w:t>
      </w:r>
    </w:p>
    <w:p w14:paraId="71C3F2C5" w14:textId="7974565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limited company</w:t>
      </w:r>
      <w:r w:rsidR="0010503A">
        <w:rPr>
          <w:rFonts w:ascii="Arial" w:hAnsi="Arial" w:cs="Arial"/>
          <w:sz w:val="24"/>
          <w:szCs w:val="24"/>
        </w:rPr>
        <w:t>.</w:t>
      </w:r>
    </w:p>
    <w:p w14:paraId="0545722C" w14:textId="7F22482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sole trader</w:t>
      </w:r>
      <w:r w:rsidR="0010503A">
        <w:rPr>
          <w:rFonts w:ascii="Arial" w:hAnsi="Arial" w:cs="Arial"/>
          <w:sz w:val="24"/>
          <w:szCs w:val="24"/>
        </w:rPr>
        <w:t>.</w:t>
      </w:r>
    </w:p>
    <w:p w14:paraId="5439A62D" w14:textId="7777777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This applies to all types of business.</w:t>
      </w:r>
    </w:p>
    <w:p w14:paraId="42A8DBEC" w14:textId="790AC1AD" w:rsidR="002A5D72" w:rsidRPr="00791D76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CB4F2AD" w14:textId="77777777" w:rsidR="002A5D72" w:rsidRPr="00791D76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309C2D3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individual who works alone and is self-employed would be described as a:</w:t>
      </w:r>
    </w:p>
    <w:p w14:paraId="08840D8B" w14:textId="6136477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Partner</w:t>
      </w:r>
      <w:r w:rsidR="0010503A">
        <w:rPr>
          <w:rFonts w:ascii="Arial" w:hAnsi="Arial" w:cs="Arial"/>
          <w:sz w:val="24"/>
          <w:szCs w:val="24"/>
        </w:rPr>
        <w:t>.</w:t>
      </w:r>
    </w:p>
    <w:p w14:paraId="4D084EC2" w14:textId="7A5FCD6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Sole trader</w:t>
      </w:r>
      <w:r w:rsidR="0010503A">
        <w:rPr>
          <w:rFonts w:ascii="Arial" w:hAnsi="Arial" w:cs="Arial"/>
          <w:sz w:val="24"/>
          <w:szCs w:val="24"/>
        </w:rPr>
        <w:t>.</w:t>
      </w:r>
    </w:p>
    <w:p w14:paraId="52C24A55" w14:textId="4859002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Employee</w:t>
      </w:r>
      <w:r w:rsidR="0010503A">
        <w:rPr>
          <w:rFonts w:ascii="Arial" w:hAnsi="Arial" w:cs="Arial"/>
          <w:sz w:val="24"/>
          <w:szCs w:val="24"/>
        </w:rPr>
        <w:t>.</w:t>
      </w:r>
    </w:p>
    <w:p w14:paraId="02AA8144" w14:textId="34CE8ED2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349DC10" w14:textId="77777777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22DADC5" w14:textId="5F779A85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True or false</w:t>
      </w:r>
      <w:r w:rsidR="00853ECC">
        <w:rPr>
          <w:rFonts w:ascii="Arial" w:hAnsi="Arial" w:cs="Arial"/>
          <w:sz w:val="24"/>
          <w:szCs w:val="24"/>
        </w:rPr>
        <w:t>:</w:t>
      </w:r>
      <w:r w:rsidRPr="00791D76">
        <w:rPr>
          <w:rFonts w:ascii="Arial" w:hAnsi="Arial" w:cs="Arial"/>
          <w:sz w:val="24"/>
          <w:szCs w:val="24"/>
        </w:rPr>
        <w:t xml:space="preserve"> </w:t>
      </w:r>
      <w:r w:rsidR="0010503A">
        <w:rPr>
          <w:rFonts w:ascii="Arial" w:hAnsi="Arial" w:cs="Arial"/>
          <w:sz w:val="24"/>
          <w:szCs w:val="24"/>
        </w:rPr>
        <w:t>A</w:t>
      </w:r>
      <w:r w:rsidRPr="00791D76">
        <w:rPr>
          <w:rFonts w:ascii="Arial" w:hAnsi="Arial" w:cs="Arial"/>
          <w:sz w:val="24"/>
          <w:szCs w:val="24"/>
        </w:rPr>
        <w:t xml:space="preserve"> community interest company is a type of not-for-profit organisation.</w:t>
      </w:r>
    </w:p>
    <w:p w14:paraId="0D7054E2" w14:textId="0A6FB70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True</w:t>
      </w:r>
      <w:r w:rsidR="0010503A">
        <w:rPr>
          <w:rFonts w:ascii="Arial" w:hAnsi="Arial" w:cs="Arial"/>
          <w:sz w:val="24"/>
          <w:szCs w:val="24"/>
        </w:rPr>
        <w:t>.</w:t>
      </w:r>
    </w:p>
    <w:p w14:paraId="29752550" w14:textId="7ACCA7A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False</w:t>
      </w:r>
      <w:r w:rsidR="0010503A">
        <w:rPr>
          <w:rFonts w:ascii="Arial" w:hAnsi="Arial" w:cs="Arial"/>
          <w:sz w:val="24"/>
          <w:szCs w:val="24"/>
        </w:rPr>
        <w:t>.</w:t>
      </w:r>
    </w:p>
    <w:p w14:paraId="0E254548" w14:textId="738C407B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6929376" w14:textId="77777777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6DF9F1E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Financial objectives for a private business would include:</w:t>
      </w:r>
    </w:p>
    <w:p w14:paraId="0BE81213" w14:textId="1847DEE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Profit, growth, innovation and market leadership</w:t>
      </w:r>
      <w:r w:rsidR="0010503A">
        <w:rPr>
          <w:rFonts w:ascii="Arial" w:hAnsi="Arial" w:cs="Arial"/>
          <w:sz w:val="24"/>
          <w:szCs w:val="24"/>
        </w:rPr>
        <w:t>.</w:t>
      </w:r>
    </w:p>
    <w:p w14:paraId="610A2403" w14:textId="183DF5F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Profit, growth, innovation and employee care</w:t>
      </w:r>
      <w:r w:rsidR="0010503A">
        <w:rPr>
          <w:rFonts w:ascii="Arial" w:hAnsi="Arial" w:cs="Arial"/>
          <w:sz w:val="24"/>
          <w:szCs w:val="24"/>
        </w:rPr>
        <w:t>.</w:t>
      </w:r>
    </w:p>
    <w:p w14:paraId="5D14815F" w14:textId="1C10EBB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Profit, growth, ethical conduct and market leadership</w:t>
      </w:r>
      <w:r w:rsidR="0010503A">
        <w:rPr>
          <w:rFonts w:ascii="Arial" w:hAnsi="Arial" w:cs="Arial"/>
          <w:sz w:val="24"/>
          <w:szCs w:val="24"/>
        </w:rPr>
        <w:t>.</w:t>
      </w:r>
    </w:p>
    <w:p w14:paraId="76B40422" w14:textId="202FFB8C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BD1EFFD" w14:textId="77777777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730F7865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Promoting diversity would be considered to be which kind of objective?</w:t>
      </w:r>
    </w:p>
    <w:p w14:paraId="338AB833" w14:textId="50301BD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Financial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6BC93997" w14:textId="60A97FD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Social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21B3577C" w14:textId="619B4349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Quality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782FECD0" w14:textId="6FF0BDB6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01AAD240" w14:textId="77777777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19CCD50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Which sentence best describes a business that adheres to sustainability objectives?</w:t>
      </w:r>
    </w:p>
    <w:p w14:paraId="577D69AD" w14:textId="1C7126F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commits to annual charitable donations</w:t>
      </w:r>
      <w:r w:rsidR="0010503A">
        <w:rPr>
          <w:rFonts w:ascii="Arial" w:hAnsi="Arial" w:cs="Arial"/>
          <w:sz w:val="24"/>
          <w:szCs w:val="24"/>
        </w:rPr>
        <w:t>.</w:t>
      </w:r>
    </w:p>
    <w:p w14:paraId="014BF61B" w14:textId="3BF12E6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aims to ensure business success over a long period of time</w:t>
      </w:r>
      <w:r w:rsidR="0010503A">
        <w:rPr>
          <w:rFonts w:ascii="Arial" w:hAnsi="Arial" w:cs="Arial"/>
          <w:sz w:val="24"/>
          <w:szCs w:val="24"/>
        </w:rPr>
        <w:t>.</w:t>
      </w:r>
    </w:p>
    <w:p w14:paraId="5A2D1EA2" w14:textId="76E8C9FC" w:rsidR="002A5D72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supports the global reduction in carbon emissions which is leading to increased global warming.</w:t>
      </w:r>
    </w:p>
    <w:p w14:paraId="5B99B3B1" w14:textId="77777777" w:rsidR="000874D0" w:rsidRPr="000874D0" w:rsidRDefault="000874D0" w:rsidP="000874D0">
      <w:pPr>
        <w:rPr>
          <w:rFonts w:cs="Arial"/>
          <w:sz w:val="24"/>
        </w:rPr>
      </w:pPr>
    </w:p>
    <w:p w14:paraId="7949EDAF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Using brownfield sites for construction could be best described as:</w:t>
      </w:r>
    </w:p>
    <w:p w14:paraId="243045E4" w14:textId="001AF73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Sensible</w:t>
      </w:r>
      <w:r w:rsidR="0010503A">
        <w:rPr>
          <w:rFonts w:ascii="Arial" w:hAnsi="Arial" w:cs="Arial"/>
          <w:sz w:val="24"/>
          <w:szCs w:val="24"/>
        </w:rPr>
        <w:t>.</w:t>
      </w:r>
    </w:p>
    <w:p w14:paraId="6AF60448" w14:textId="2589B21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Sustainable</w:t>
      </w:r>
      <w:r w:rsidR="0010503A">
        <w:rPr>
          <w:rFonts w:ascii="Arial" w:hAnsi="Arial" w:cs="Arial"/>
          <w:sz w:val="24"/>
          <w:szCs w:val="24"/>
        </w:rPr>
        <w:t>.</w:t>
      </w:r>
    </w:p>
    <w:p w14:paraId="7B0F30CB" w14:textId="2E83264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Budget-conscious</w:t>
      </w:r>
      <w:r w:rsidR="0010503A">
        <w:rPr>
          <w:rFonts w:ascii="Arial" w:hAnsi="Arial" w:cs="Arial"/>
          <w:sz w:val="24"/>
          <w:szCs w:val="24"/>
        </w:rPr>
        <w:t>.</w:t>
      </w:r>
    </w:p>
    <w:p w14:paraId="10CFD8A8" w14:textId="0560293F" w:rsidR="002A5D72" w:rsidRPr="00791D76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51B0C82" w14:textId="77777777" w:rsidR="002A5D72" w:rsidRPr="00791D76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0B750B8" w14:textId="24AEB420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</w:rPr>
        <w:t xml:space="preserve">A company that </w:t>
      </w:r>
      <w:r w:rsidRPr="00791D76">
        <w:rPr>
          <w:rFonts w:ascii="Arial" w:hAnsi="Arial" w:cs="Arial"/>
          <w:sz w:val="24"/>
          <w:szCs w:val="24"/>
          <w:lang w:val="en-US"/>
        </w:rPr>
        <w:t>can generate healthy profits for selling its services or products and avoids heavily increasing expenses is:</w:t>
      </w:r>
    </w:p>
    <w:p w14:paraId="63A05259" w14:textId="2C7B052C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Financially unstable but may have limited financial success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</w:p>
    <w:p w14:paraId="18840051" w14:textId="0042339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At risk of bankruptcy and set to fail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  <w:r w:rsidRPr="00791D76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B0CF10E" w14:textId="06C2DC7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Is financially stable and has a better chance of long-term success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</w:p>
    <w:p w14:paraId="1036E5F2" w14:textId="77777777" w:rsidR="00853ECC" w:rsidRPr="00791D76" w:rsidRDefault="00853ECC" w:rsidP="00503B76">
      <w:pPr>
        <w:rPr>
          <w:rFonts w:cs="Arial"/>
          <w:sz w:val="24"/>
        </w:rPr>
      </w:pPr>
    </w:p>
    <w:p w14:paraId="58C03CE0" w14:textId="6B0F1CA3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with good cash flow will:</w:t>
      </w:r>
    </w:p>
    <w:p w14:paraId="61EC4E11" w14:textId="7C9161B4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Pay their employees higher wages than others</w:t>
      </w:r>
      <w:r w:rsidR="0010503A">
        <w:rPr>
          <w:rFonts w:ascii="Arial" w:hAnsi="Arial" w:cs="Arial"/>
          <w:sz w:val="24"/>
          <w:szCs w:val="24"/>
        </w:rPr>
        <w:t>.</w:t>
      </w:r>
    </w:p>
    <w:p w14:paraId="417BC335" w14:textId="705E2AB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Ensure all suppliers are paid and no stops are placed on accounts</w:t>
      </w:r>
      <w:r w:rsidR="0010503A">
        <w:rPr>
          <w:rFonts w:ascii="Arial" w:hAnsi="Arial" w:cs="Arial"/>
          <w:sz w:val="24"/>
          <w:szCs w:val="24"/>
        </w:rPr>
        <w:t>.</w:t>
      </w:r>
    </w:p>
    <w:p w14:paraId="43FCAAB6" w14:textId="679AAF6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Struggle to pay their employees or supplier on time</w:t>
      </w:r>
      <w:r w:rsidR="0010503A">
        <w:rPr>
          <w:rFonts w:ascii="Arial" w:hAnsi="Arial" w:cs="Arial"/>
          <w:sz w:val="24"/>
          <w:szCs w:val="24"/>
        </w:rPr>
        <w:t>.</w:t>
      </w:r>
    </w:p>
    <w:p w14:paraId="41C7C05A" w14:textId="77777777" w:rsidR="002A5D72" w:rsidRPr="00791D76" w:rsidRDefault="002A5D72" w:rsidP="00503B76">
      <w:pPr>
        <w:rPr>
          <w:rFonts w:cs="Arial"/>
          <w:sz w:val="24"/>
        </w:rPr>
      </w:pPr>
    </w:p>
    <w:p w14:paraId="2C651B25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Employees who work in a company which is committed to customer service will:</w:t>
      </w:r>
    </w:p>
    <w:p w14:paraId="3DCF2D63" w14:textId="3447464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Resolve customer queries quickly</w:t>
      </w:r>
      <w:r w:rsidR="0010503A">
        <w:rPr>
          <w:rFonts w:ascii="Arial" w:hAnsi="Arial" w:cs="Arial"/>
          <w:sz w:val="24"/>
          <w:szCs w:val="24"/>
        </w:rPr>
        <w:t>.</w:t>
      </w:r>
    </w:p>
    <w:p w14:paraId="500D0BBA" w14:textId="2D5EE48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Resolve disputes fairly when they arise</w:t>
      </w:r>
      <w:r w:rsidR="0010503A">
        <w:rPr>
          <w:rFonts w:ascii="Arial" w:hAnsi="Arial" w:cs="Arial"/>
          <w:sz w:val="24"/>
          <w:szCs w:val="24"/>
        </w:rPr>
        <w:t>.</w:t>
      </w:r>
    </w:p>
    <w:p w14:paraId="1F87B377" w14:textId="2C731D9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Work hard to meet customer expectations</w:t>
      </w:r>
      <w:r w:rsidR="0010503A">
        <w:rPr>
          <w:rFonts w:ascii="Arial" w:hAnsi="Arial" w:cs="Arial"/>
          <w:sz w:val="24"/>
          <w:szCs w:val="24"/>
        </w:rPr>
        <w:t>.</w:t>
      </w:r>
    </w:p>
    <w:p w14:paraId="33FCAE5A" w14:textId="5742E2F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All of the above</w:t>
      </w:r>
      <w:r w:rsidR="0010503A">
        <w:rPr>
          <w:rFonts w:ascii="Arial" w:hAnsi="Arial" w:cs="Arial"/>
          <w:sz w:val="24"/>
          <w:szCs w:val="24"/>
        </w:rPr>
        <w:t>.</w:t>
      </w:r>
    </w:p>
    <w:p w14:paraId="3BD86E43" w14:textId="77777777" w:rsidR="002A5D72" w:rsidRPr="00791D76" w:rsidRDefault="002A5D72" w:rsidP="00503B76">
      <w:pPr>
        <w:rPr>
          <w:rFonts w:cs="Arial"/>
          <w:sz w:val="24"/>
        </w:rPr>
      </w:pPr>
    </w:p>
    <w:p w14:paraId="0CC43046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employee code of conduct is best described as:</w:t>
      </w:r>
    </w:p>
    <w:p w14:paraId="5D7C9537" w14:textId="0ABFB7C4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A set of expectations </w:t>
      </w:r>
      <w:r w:rsidR="0010503A">
        <w:rPr>
          <w:rFonts w:ascii="Arial" w:hAnsi="Arial" w:cs="Arial"/>
          <w:sz w:val="24"/>
          <w:szCs w:val="24"/>
        </w:rPr>
        <w:t xml:space="preserve">that </w:t>
      </w:r>
      <w:r w:rsidRPr="00791D76">
        <w:rPr>
          <w:rFonts w:ascii="Arial" w:hAnsi="Arial" w:cs="Arial"/>
          <w:sz w:val="24"/>
          <w:szCs w:val="24"/>
        </w:rPr>
        <w:t>a business requires from employees</w:t>
      </w:r>
      <w:r w:rsidR="0010503A">
        <w:rPr>
          <w:rFonts w:ascii="Arial" w:hAnsi="Arial" w:cs="Arial"/>
          <w:sz w:val="24"/>
          <w:szCs w:val="24"/>
        </w:rPr>
        <w:t>.</w:t>
      </w:r>
    </w:p>
    <w:p w14:paraId="0F754A22" w14:textId="50C81B69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set of expectations for build quality that employees should follow</w:t>
      </w:r>
      <w:r w:rsidR="0010503A">
        <w:rPr>
          <w:rFonts w:ascii="Arial" w:hAnsi="Arial" w:cs="Arial"/>
          <w:sz w:val="24"/>
          <w:szCs w:val="24"/>
        </w:rPr>
        <w:t>.</w:t>
      </w:r>
    </w:p>
    <w:p w14:paraId="21A9A417" w14:textId="27D07578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set of rules that employees should ensure suppliers follow when carrying out work</w:t>
      </w:r>
      <w:r w:rsidR="0010503A">
        <w:rPr>
          <w:rFonts w:ascii="Arial" w:hAnsi="Arial" w:cs="Arial"/>
          <w:sz w:val="24"/>
          <w:szCs w:val="24"/>
        </w:rPr>
        <w:t>.</w:t>
      </w:r>
    </w:p>
    <w:p w14:paraId="0408C081" w14:textId="150A92CE" w:rsidR="002A5D72" w:rsidRPr="00791D76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1AEAF0B" w14:textId="77777777" w:rsidR="002A5D72" w:rsidRPr="00791D76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ECDC68A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Many companies working together on the Channel Tunnel is an example of:</w:t>
      </w:r>
    </w:p>
    <w:p w14:paraId="17468662" w14:textId="03374CC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Collaborative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079E26CF" w14:textId="7B88E2A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Continuous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5943986F" w14:textId="4D6D012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Competitive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113BADDF" w14:textId="47199475" w:rsidR="002A5D72" w:rsidRPr="00791D76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B612332" w14:textId="77777777" w:rsidR="002A5D72" w:rsidRPr="00791D76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98A0BC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Corporate social responsibility (CSR) is a way of doing business that helps a company be socially accountable to:</w:t>
      </w:r>
    </w:p>
    <w:p w14:paraId="7FF34508" w14:textId="69D150B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Itself, its stakeholders and to the environment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32AC3F64" w14:textId="1E1159E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Itself, its stakeholders and the government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18210DC2" w14:textId="7E5764C7" w:rsidR="002A5D72" w:rsidRPr="000874D0" w:rsidRDefault="00853ECC" w:rsidP="000874D0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eastAsia="MS PGothic" w:hAnsi="Arial" w:cs="Arial"/>
          <w:sz w:val="24"/>
          <w:szCs w:val="24"/>
          <w:lang w:val="en-US"/>
        </w:rPr>
        <w:t>I</w:t>
      </w:r>
      <w:r w:rsidR="002A5D72" w:rsidRPr="00791D76">
        <w:rPr>
          <w:rFonts w:ascii="Arial" w:eastAsia="MS PGothic" w:hAnsi="Arial" w:cs="Arial"/>
          <w:sz w:val="24"/>
          <w:szCs w:val="24"/>
          <w:lang w:val="en-US"/>
        </w:rPr>
        <w:t>tself, its stakeholders and the public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0C0CB360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lastRenderedPageBreak/>
        <w:t xml:space="preserve">Which answer does </w:t>
      </w:r>
      <w:r w:rsidRPr="00791D76">
        <w:rPr>
          <w:rFonts w:ascii="Arial" w:hAnsi="Arial" w:cs="Arial"/>
          <w:b/>
          <w:bCs/>
          <w:sz w:val="24"/>
          <w:szCs w:val="24"/>
        </w:rPr>
        <w:t>NOT</w:t>
      </w:r>
      <w:r w:rsidRPr="00791D76">
        <w:rPr>
          <w:rFonts w:ascii="Arial" w:hAnsi="Arial" w:cs="Arial"/>
          <w:sz w:val="24"/>
          <w:szCs w:val="24"/>
        </w:rPr>
        <w:t xml:space="preserve"> describe the way a business can contribute to the economic development of its local region? </w:t>
      </w:r>
    </w:p>
    <w:p w14:paraId="5E4A2D4F" w14:textId="407B539D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791D76">
        <w:rPr>
          <w:rFonts w:ascii="Arial" w:hAnsi="Arial" w:cs="Arial"/>
          <w:sz w:val="24"/>
          <w:szCs w:val="24"/>
        </w:rPr>
        <w:t>upporting the local economy by employing local employees</w:t>
      </w:r>
      <w:r w:rsidR="0010503A">
        <w:rPr>
          <w:rFonts w:ascii="Arial" w:hAnsi="Arial" w:cs="Arial"/>
          <w:sz w:val="24"/>
          <w:szCs w:val="24"/>
        </w:rPr>
        <w:t>.</w:t>
      </w:r>
    </w:p>
    <w:p w14:paraId="5EB91BD2" w14:textId="56438015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2A5D72" w:rsidRPr="00791D76">
        <w:rPr>
          <w:rFonts w:ascii="Arial" w:hAnsi="Arial" w:cs="Arial"/>
          <w:sz w:val="24"/>
          <w:szCs w:val="24"/>
        </w:rPr>
        <w:t>sing mainly international businesses as suppliers</w:t>
      </w:r>
      <w:r w:rsidR="0010503A">
        <w:rPr>
          <w:rFonts w:ascii="Arial" w:hAnsi="Arial" w:cs="Arial"/>
          <w:sz w:val="24"/>
          <w:szCs w:val="24"/>
        </w:rPr>
        <w:t>.</w:t>
      </w:r>
    </w:p>
    <w:p w14:paraId="7E6D253F" w14:textId="76957B7E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2A5D72" w:rsidRPr="00791D76">
        <w:rPr>
          <w:rFonts w:ascii="Arial" w:hAnsi="Arial" w:cs="Arial"/>
          <w:sz w:val="24"/>
          <w:szCs w:val="24"/>
        </w:rPr>
        <w:t>ommitting to investing in local areas, particularly those in need of regeneration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C3AD98C" w14:textId="77777777" w:rsidR="002A5D72" w:rsidRDefault="002A5D72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C750468" w14:textId="77777777" w:rsidR="00853ECC" w:rsidRPr="00791D76" w:rsidRDefault="00853ECC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8B8ACD9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Which </w:t>
      </w:r>
      <w:r w:rsidRPr="00791D76">
        <w:rPr>
          <w:rFonts w:ascii="Arial" w:hAnsi="Arial" w:cs="Arial"/>
          <w:b/>
          <w:bCs/>
          <w:sz w:val="24"/>
          <w:szCs w:val="24"/>
        </w:rPr>
        <w:t>two</w:t>
      </w:r>
      <w:r w:rsidRPr="00791D76">
        <w:rPr>
          <w:rFonts w:ascii="Arial" w:hAnsi="Arial" w:cs="Arial"/>
          <w:sz w:val="24"/>
          <w:szCs w:val="24"/>
        </w:rPr>
        <w:t xml:space="preserve"> answers of the following list are examples of a business’s </w:t>
      </w:r>
      <w:r w:rsidRPr="00791D76">
        <w:rPr>
          <w:rFonts w:ascii="Arial" w:hAnsi="Arial" w:cs="Arial"/>
          <w:b/>
          <w:bCs/>
          <w:sz w:val="24"/>
          <w:szCs w:val="24"/>
        </w:rPr>
        <w:t xml:space="preserve">economic </w:t>
      </w:r>
      <w:r w:rsidRPr="00791D76">
        <w:rPr>
          <w:rFonts w:ascii="Arial" w:hAnsi="Arial" w:cs="Arial"/>
          <w:sz w:val="24"/>
          <w:szCs w:val="24"/>
        </w:rPr>
        <w:t>responsibilities to its employees?</w:t>
      </w:r>
    </w:p>
    <w:p w14:paraId="1FCBC445" w14:textId="5FAF971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Fair pay</w:t>
      </w:r>
      <w:r w:rsidR="0010503A">
        <w:rPr>
          <w:rFonts w:ascii="Arial" w:hAnsi="Arial" w:cs="Arial"/>
          <w:sz w:val="24"/>
          <w:szCs w:val="24"/>
        </w:rPr>
        <w:t>.</w:t>
      </w:r>
    </w:p>
    <w:p w14:paraId="673550D3" w14:textId="6E454DF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Enhanced parental leave</w:t>
      </w:r>
      <w:r w:rsidR="0010503A">
        <w:rPr>
          <w:rFonts w:ascii="Arial" w:hAnsi="Arial" w:cs="Arial"/>
          <w:sz w:val="24"/>
          <w:szCs w:val="24"/>
        </w:rPr>
        <w:t>.</w:t>
      </w:r>
    </w:p>
    <w:p w14:paraId="036A8C9E" w14:textId="73CCBE1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Regular breaks throughout the working day</w:t>
      </w:r>
      <w:r w:rsidR="0010503A">
        <w:rPr>
          <w:rFonts w:ascii="Arial" w:hAnsi="Arial" w:cs="Arial"/>
          <w:sz w:val="24"/>
          <w:szCs w:val="24"/>
        </w:rPr>
        <w:t>.</w:t>
      </w:r>
    </w:p>
    <w:p w14:paraId="29A13456" w14:textId="492DCF7A" w:rsidR="002A5D72" w:rsidRPr="00791D76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D47D2" w14:textId="77777777" w:rsidR="002A5D72" w:rsidRPr="00791D76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8617DC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KPI stands for:</w:t>
      </w:r>
    </w:p>
    <w:p w14:paraId="3F239137" w14:textId="10A47B0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People Indicator</w:t>
      </w:r>
      <w:r w:rsidR="0010503A">
        <w:rPr>
          <w:rFonts w:ascii="Arial" w:hAnsi="Arial" w:cs="Arial"/>
          <w:sz w:val="24"/>
          <w:szCs w:val="24"/>
        </w:rPr>
        <w:t>.</w:t>
      </w:r>
    </w:p>
    <w:p w14:paraId="5286B4DC" w14:textId="110F8D5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Performance Issues</w:t>
      </w:r>
      <w:r w:rsidR="0010503A">
        <w:rPr>
          <w:rFonts w:ascii="Arial" w:hAnsi="Arial" w:cs="Arial"/>
          <w:sz w:val="24"/>
          <w:szCs w:val="24"/>
        </w:rPr>
        <w:t>.</w:t>
      </w:r>
      <w:r w:rsidRPr="00791D76">
        <w:rPr>
          <w:rFonts w:ascii="Arial" w:hAnsi="Arial" w:cs="Arial"/>
          <w:sz w:val="24"/>
          <w:szCs w:val="24"/>
        </w:rPr>
        <w:t xml:space="preserve"> </w:t>
      </w:r>
    </w:p>
    <w:p w14:paraId="14D53983" w14:textId="1CADEA0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Performance Indicator</w:t>
      </w:r>
      <w:r w:rsidR="0010503A">
        <w:rPr>
          <w:rFonts w:ascii="Arial" w:hAnsi="Arial" w:cs="Arial"/>
          <w:sz w:val="24"/>
          <w:szCs w:val="24"/>
        </w:rPr>
        <w:t>.</w:t>
      </w:r>
    </w:p>
    <w:p w14:paraId="530C050B" w14:textId="77777777" w:rsidR="002A5D72" w:rsidRPr="00791D76" w:rsidRDefault="002A5D72" w:rsidP="00185D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F2A6884" w14:textId="77777777" w:rsidR="002A5D72" w:rsidRPr="00791D76" w:rsidRDefault="002A5D72" w:rsidP="00A12FF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F84A8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Gift matching employees’ own personal charitable donations is an example of:</w:t>
      </w:r>
    </w:p>
    <w:p w14:paraId="1850B859" w14:textId="56F78A1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Philosophy</w:t>
      </w:r>
      <w:r w:rsidR="0010503A">
        <w:rPr>
          <w:rFonts w:ascii="Arial" w:hAnsi="Arial" w:cs="Arial"/>
          <w:sz w:val="24"/>
          <w:szCs w:val="24"/>
        </w:rPr>
        <w:t>.</w:t>
      </w:r>
    </w:p>
    <w:p w14:paraId="6BBCFFDA" w14:textId="717AABF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Philanthropy</w:t>
      </w:r>
      <w:r w:rsidR="0010503A">
        <w:rPr>
          <w:rFonts w:ascii="Arial" w:hAnsi="Arial" w:cs="Arial"/>
          <w:sz w:val="24"/>
          <w:szCs w:val="24"/>
        </w:rPr>
        <w:t>.</w:t>
      </w:r>
    </w:p>
    <w:p w14:paraId="4CB04003" w14:textId="0A24015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Positivity</w:t>
      </w:r>
      <w:r w:rsidR="0010503A">
        <w:rPr>
          <w:rFonts w:ascii="Arial" w:hAnsi="Arial" w:cs="Arial"/>
          <w:sz w:val="24"/>
          <w:szCs w:val="24"/>
        </w:rPr>
        <w:t>.</w:t>
      </w:r>
    </w:p>
    <w:p w14:paraId="209489A2" w14:textId="77777777" w:rsidR="002A5D72" w:rsidRPr="00791D76" w:rsidRDefault="002A5D72" w:rsidP="00F67DE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0DDD2" w14:textId="77777777" w:rsidR="002A5D72" w:rsidRPr="00791D76" w:rsidRDefault="002A5D72" w:rsidP="0095394F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FAB68D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Robotics, Artificial Intelligence, 3D printing and augmented reality are all examples of:</w:t>
      </w:r>
    </w:p>
    <w:p w14:paraId="463A2367" w14:textId="2255368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Innovation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F6CFAB6" w14:textId="3A18FE6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Immersive technology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52DAFF38" w14:textId="6BE3B15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Entrepreneurship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67DDEC9" w14:textId="4A392E96" w:rsidR="002A5D72" w:rsidRPr="00791D76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EBD0E88" w14:textId="77777777" w:rsidR="002A5D72" w:rsidRPr="00791D76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5D89DE3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PRINCE2 is a:</w:t>
      </w:r>
    </w:p>
    <w:p w14:paraId="22C25308" w14:textId="191667B7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791D76">
        <w:rPr>
          <w:rFonts w:ascii="Arial" w:hAnsi="Arial" w:cs="Arial"/>
          <w:sz w:val="24"/>
          <w:szCs w:val="24"/>
        </w:rPr>
        <w:t>uality management tool</w:t>
      </w:r>
      <w:r w:rsidR="0010503A">
        <w:rPr>
          <w:rFonts w:ascii="Arial" w:hAnsi="Arial" w:cs="Arial"/>
          <w:sz w:val="24"/>
          <w:szCs w:val="24"/>
        </w:rPr>
        <w:t>.</w:t>
      </w:r>
    </w:p>
    <w:p w14:paraId="0B271D52" w14:textId="0B95918E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791D76">
        <w:rPr>
          <w:rFonts w:ascii="Arial" w:hAnsi="Arial" w:cs="Arial"/>
          <w:sz w:val="24"/>
          <w:szCs w:val="24"/>
        </w:rPr>
        <w:t>ustainability assessment method</w:t>
      </w:r>
      <w:r w:rsidR="0010503A">
        <w:rPr>
          <w:rFonts w:ascii="Arial" w:hAnsi="Arial" w:cs="Arial"/>
          <w:sz w:val="24"/>
          <w:szCs w:val="24"/>
        </w:rPr>
        <w:t>.</w:t>
      </w:r>
      <w:r w:rsidR="002A5D72" w:rsidRPr="00791D76">
        <w:rPr>
          <w:rFonts w:ascii="Arial" w:hAnsi="Arial" w:cs="Arial"/>
          <w:sz w:val="24"/>
          <w:szCs w:val="24"/>
        </w:rPr>
        <w:t xml:space="preserve"> </w:t>
      </w:r>
    </w:p>
    <w:p w14:paraId="10DD7C66" w14:textId="03FD9F4D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791D76">
        <w:rPr>
          <w:rFonts w:ascii="Arial" w:hAnsi="Arial" w:cs="Arial"/>
          <w:sz w:val="24"/>
          <w:szCs w:val="24"/>
        </w:rPr>
        <w:t>ualification in project management</w:t>
      </w:r>
      <w:r w:rsidR="0010503A">
        <w:rPr>
          <w:rFonts w:ascii="Arial" w:hAnsi="Arial" w:cs="Arial"/>
          <w:sz w:val="24"/>
          <w:szCs w:val="24"/>
        </w:rPr>
        <w:t>.</w:t>
      </w:r>
    </w:p>
    <w:p w14:paraId="76B4947C" w14:textId="77777777" w:rsidR="002A5D72" w:rsidRPr="00853ECC" w:rsidRDefault="002A5D72" w:rsidP="00853ECC">
      <w:pPr>
        <w:rPr>
          <w:rFonts w:cs="Arial"/>
          <w:sz w:val="24"/>
        </w:rPr>
      </w:pPr>
    </w:p>
    <w:p w14:paraId="53E730E4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ISO 9000 is best described as:</w:t>
      </w:r>
    </w:p>
    <w:p w14:paraId="674B89B8" w14:textId="33D4EE9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project management tool</w:t>
      </w:r>
      <w:r w:rsidR="0010503A">
        <w:rPr>
          <w:rFonts w:ascii="Arial" w:hAnsi="Arial" w:cs="Arial"/>
          <w:sz w:val="24"/>
          <w:szCs w:val="24"/>
        </w:rPr>
        <w:t>.</w:t>
      </w:r>
    </w:p>
    <w:p w14:paraId="57EF5174" w14:textId="0AD2EC3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quality management standard</w:t>
      </w:r>
      <w:r w:rsidR="0010503A">
        <w:rPr>
          <w:rFonts w:ascii="Arial" w:hAnsi="Arial" w:cs="Arial"/>
          <w:sz w:val="24"/>
          <w:szCs w:val="24"/>
        </w:rPr>
        <w:t>.</w:t>
      </w:r>
    </w:p>
    <w:p w14:paraId="3792F110" w14:textId="58BD5C30" w:rsidR="006E1028" w:rsidRPr="00853ECC" w:rsidRDefault="002A5D72" w:rsidP="00853ECC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employee training programme</w:t>
      </w:r>
      <w:r w:rsidR="0010503A">
        <w:rPr>
          <w:rFonts w:ascii="Arial" w:hAnsi="Arial" w:cs="Arial"/>
          <w:sz w:val="24"/>
          <w:szCs w:val="24"/>
        </w:rPr>
        <w:t>.</w:t>
      </w:r>
    </w:p>
    <w:sectPr w:rsidR="006E1028" w:rsidRPr="00853ECC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5F5BF" w14:textId="77777777" w:rsidR="00130019" w:rsidRDefault="00130019">
      <w:pPr>
        <w:spacing w:before="0" w:after="0"/>
      </w:pPr>
      <w:r>
        <w:separator/>
      </w:r>
    </w:p>
  </w:endnote>
  <w:endnote w:type="continuationSeparator" w:id="0">
    <w:p w14:paraId="1AC22EFB" w14:textId="77777777" w:rsidR="00130019" w:rsidRDefault="001300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BFF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4E0F1D" wp14:editId="6DA67BF0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EB1637" w14:textId="77777777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AC020EA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E0F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59EB1637" w14:textId="77777777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AC020EA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26ED8D11" wp14:editId="024987C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14ED7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874D0">
      <w:fldChar w:fldCharType="begin"/>
    </w:r>
    <w:r w:rsidR="000874D0">
      <w:instrText xml:space="preserve"> NUMPAGES   \* MERGEFORMAT </w:instrText>
    </w:r>
    <w:r w:rsidR="000874D0">
      <w:fldChar w:fldCharType="separate"/>
    </w:r>
    <w:r w:rsidR="00714ED7">
      <w:rPr>
        <w:noProof/>
      </w:rPr>
      <w:t>3</w:t>
    </w:r>
    <w:r w:rsidR="000874D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8A335" w14:textId="77777777" w:rsidR="00130019" w:rsidRDefault="00130019">
      <w:pPr>
        <w:spacing w:before="0" w:after="0"/>
      </w:pPr>
      <w:r>
        <w:separator/>
      </w:r>
    </w:p>
  </w:footnote>
  <w:footnote w:type="continuationSeparator" w:id="0">
    <w:p w14:paraId="4B5226DA" w14:textId="77777777" w:rsidR="00130019" w:rsidRDefault="001300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CEE3E" w14:textId="77777777" w:rsidR="00C9221F" w:rsidRPr="00AB366F" w:rsidRDefault="002961F2" w:rsidP="00C9221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3732FBEF" wp14:editId="2CA08E0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790700" cy="373380"/>
          <wp:effectExtent l="0" t="0" r="0" b="762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C9221F" w:rsidRPr="00C9221F">
      <w:rPr>
        <w:b/>
        <w:bCs/>
        <w:sz w:val="24"/>
      </w:rPr>
      <w:t>Building Services Engineering for Construction (Level 3)</w:t>
    </w:r>
  </w:p>
  <w:p w14:paraId="18DB7D20" w14:textId="53DD395A" w:rsidR="00F03E33" w:rsidRPr="00043213" w:rsidRDefault="00C9221F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color w:val="0077E3"/>
        <w:sz w:val="24"/>
        <w:szCs w:val="28"/>
      </w:rPr>
      <w:t>350 Building Services Engineering Core</w:t>
    </w:r>
  </w:p>
  <w:p w14:paraId="54085AF1" w14:textId="0F5A1727" w:rsidR="001F471F" w:rsidRPr="00F03E33" w:rsidRDefault="00F03E33" w:rsidP="001F471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1EADD02" wp14:editId="5A2D8B8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65910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</w:p>
  <w:p w14:paraId="375BE388" w14:textId="5F95BC7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C3FAB"/>
    <w:multiLevelType w:val="hybridMultilevel"/>
    <w:tmpl w:val="62BC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6"/>
  </w:num>
  <w:num w:numId="13">
    <w:abstractNumId w:val="14"/>
  </w:num>
  <w:num w:numId="14">
    <w:abstractNumId w:val="22"/>
  </w:num>
  <w:num w:numId="15">
    <w:abstractNumId w:val="12"/>
  </w:num>
  <w:num w:numId="16">
    <w:abstractNumId w:val="7"/>
  </w:num>
  <w:num w:numId="17">
    <w:abstractNumId w:val="28"/>
  </w:num>
  <w:num w:numId="18">
    <w:abstractNumId w:val="29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6"/>
  </w:num>
  <w:num w:numId="36">
    <w:abstractNumId w:val="23"/>
  </w:num>
  <w:num w:numId="37">
    <w:abstractNumId w:val="4"/>
  </w:num>
  <w:num w:numId="38">
    <w:abstractNumId w:val="21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72"/>
    <w:rsid w:val="000033BD"/>
    <w:rsid w:val="00043213"/>
    <w:rsid w:val="00082C62"/>
    <w:rsid w:val="000874D0"/>
    <w:rsid w:val="000B231F"/>
    <w:rsid w:val="000E194B"/>
    <w:rsid w:val="0010503A"/>
    <w:rsid w:val="00110217"/>
    <w:rsid w:val="00130019"/>
    <w:rsid w:val="00152AC3"/>
    <w:rsid w:val="00156AF3"/>
    <w:rsid w:val="0019491D"/>
    <w:rsid w:val="001F471F"/>
    <w:rsid w:val="001F74AD"/>
    <w:rsid w:val="002961F2"/>
    <w:rsid w:val="002A5D72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ED7"/>
    <w:rsid w:val="0077296E"/>
    <w:rsid w:val="00791D76"/>
    <w:rsid w:val="00797FA7"/>
    <w:rsid w:val="00853ECC"/>
    <w:rsid w:val="008C1F1C"/>
    <w:rsid w:val="009975A0"/>
    <w:rsid w:val="009C5C6E"/>
    <w:rsid w:val="009F580B"/>
    <w:rsid w:val="00A2454C"/>
    <w:rsid w:val="00AE245C"/>
    <w:rsid w:val="00B054EC"/>
    <w:rsid w:val="00B306A2"/>
    <w:rsid w:val="00BE2C21"/>
    <w:rsid w:val="00C01D20"/>
    <w:rsid w:val="00C202BF"/>
    <w:rsid w:val="00C858D7"/>
    <w:rsid w:val="00C9221F"/>
    <w:rsid w:val="00CF2659"/>
    <w:rsid w:val="00D073BC"/>
    <w:rsid w:val="00D56B82"/>
    <w:rsid w:val="00DA2485"/>
    <w:rsid w:val="00DE29A8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AE4E00"/>
  <w15:docId w15:val="{6BDC25B7-C5A3-442A-991C-E616AF56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5D7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706837-5D1C-446A-B96D-724C5D365C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D4E98A-C103-4E3D-AE7A-CAAA1815E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E05AF1-952D-441F-8969-9AC32EFBA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</Template>
  <TotalTime>24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2021-07-22T09:49:00Z</dcterms:created>
  <dcterms:modified xsi:type="dcterms:W3CDTF">2021-09-13T15:06:00Z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