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E01C6" w14:textId="5A97AFF2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E03B2E">
        <w:t>.</w:t>
      </w:r>
      <w:r w:rsidR="00103BBA">
        <w:t xml:space="preserve"> Building </w:t>
      </w:r>
      <w:r w:rsidR="00F3193F">
        <w:t>s</w:t>
      </w:r>
      <w:r w:rsidR="00103BBA">
        <w:t xml:space="preserve">ervices </w:t>
      </w:r>
      <w:r w:rsidR="00F3193F">
        <w:t>e</w:t>
      </w:r>
      <w:r w:rsidR="00103BBA">
        <w:t>ngineering (BSE) systems</w:t>
      </w:r>
    </w:p>
    <w:p w14:paraId="2E5E6128" w14:textId="740DD41F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E03B2E">
        <w:t>2</w:t>
      </w:r>
      <w:r w:rsidRPr="00692A45">
        <w:t xml:space="preserve">: </w:t>
      </w:r>
      <w:r w:rsidR="00103BBA">
        <w:t xml:space="preserve">Pipework and ductwork </w:t>
      </w:r>
      <w:r w:rsidRPr="00692A45">
        <w:t>(</w:t>
      </w:r>
      <w:r w:rsidR="0003632A">
        <w:t>learner</w:t>
      </w:r>
      <w:r w:rsidRPr="00692A45">
        <w:t>)</w:t>
      </w:r>
    </w:p>
    <w:p w14:paraId="60F16FCB" w14:textId="77777777" w:rsidR="00103BBA" w:rsidRPr="00E03B2E" w:rsidRDefault="00103BBA" w:rsidP="00E03B2E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295AB775" w14:textId="75B4D52B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183CCEE2" w14:textId="2BC8B431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6FD98399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069A7A13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6F49D72F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ED10D52" w14:textId="4C7CC77F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 w:rsidR="00E03B2E">
        <w:rPr>
          <w:rFonts w:ascii="Arial" w:hAnsi="Arial" w:cs="Arial"/>
        </w:rPr>
        <w:t>.</w:t>
      </w:r>
    </w:p>
    <w:p w14:paraId="34F90EAE" w14:textId="2D15C2E2" w:rsidR="00103BBA" w:rsidRPr="00103BBA" w:rsidRDefault="00103BBA" w:rsidP="00952C35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39820416" w14:textId="5E1117C4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103BBA" w:rsidRPr="00103BBA">
        <w:rPr>
          <w:rFonts w:ascii="Arial" w:hAnsi="Arial" w:cs="Arial"/>
        </w:rPr>
        <w:t xml:space="preserve">esearch </w:t>
      </w:r>
      <w:r w:rsidR="00103BBA">
        <w:rPr>
          <w:rFonts w:ascii="Arial" w:hAnsi="Arial" w:cs="Arial"/>
        </w:rPr>
        <w:t xml:space="preserve">and list </w:t>
      </w:r>
      <w:r w:rsidR="00103BBA"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>.</w:t>
      </w:r>
      <w:r w:rsidR="00103BBA">
        <w:rPr>
          <w:rFonts w:ascii="Arial" w:hAnsi="Arial" w:cs="Arial"/>
        </w:rPr>
        <w:t xml:space="preserve"> </w:t>
      </w:r>
    </w:p>
    <w:p w14:paraId="4BE37FD5" w14:textId="160836A3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03BBA" w:rsidRPr="00103BBA">
        <w:rPr>
          <w:rFonts w:ascii="Arial" w:hAnsi="Arial" w:cs="Arial"/>
        </w:rPr>
        <w:t xml:space="preserve">dentify any </w:t>
      </w:r>
      <w:r w:rsidR="00B05B25">
        <w:rPr>
          <w:rFonts w:ascii="Arial" w:hAnsi="Arial" w:cs="Arial"/>
        </w:rPr>
        <w:t>components</w:t>
      </w:r>
      <w:r w:rsidR="00103BBA" w:rsidRPr="00103BBA">
        <w:rPr>
          <w:rFonts w:ascii="Arial" w:hAnsi="Arial" w:cs="Arial"/>
        </w:rPr>
        <w:t xml:space="preserve"> commonly used in </w:t>
      </w:r>
      <w:r w:rsidR="00103BBA"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 w:rsidR="00103BBA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71ABDEED" w14:textId="58CC964F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03BBA" w:rsidRPr="00103BBA">
        <w:rPr>
          <w:rFonts w:ascii="Arial" w:hAnsi="Arial" w:cs="Arial"/>
        </w:rPr>
        <w:t xml:space="preserve">ompare options for </w:t>
      </w:r>
      <w:r w:rsidR="00103BBA">
        <w:rPr>
          <w:rFonts w:ascii="Arial" w:hAnsi="Arial" w:cs="Arial"/>
        </w:rPr>
        <w:t xml:space="preserve">alternative </w:t>
      </w:r>
      <w:r w:rsidR="00103BBA" w:rsidRPr="00103BBA">
        <w:rPr>
          <w:rFonts w:ascii="Arial" w:hAnsi="Arial" w:cs="Arial"/>
        </w:rPr>
        <w:t xml:space="preserve">types </w:t>
      </w:r>
      <w:r w:rsidR="00103BBA">
        <w:rPr>
          <w:rFonts w:ascii="Arial" w:hAnsi="Arial" w:cs="Arial"/>
        </w:rPr>
        <w:t>or</w:t>
      </w:r>
      <w:r w:rsidR="00103BBA"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</w:t>
      </w:r>
      <w:r w:rsidR="00103BBA">
        <w:rPr>
          <w:rFonts w:ascii="Arial" w:hAnsi="Arial" w:cs="Arial"/>
        </w:rPr>
        <w:t xml:space="preserve"> benefits or disadvantages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69940E0D" w14:textId="5F43F0E1" w:rsidR="00103BBA" w:rsidRPr="00103BBA" w:rsidRDefault="00103BBA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</w:t>
      </w:r>
      <w:r w:rsidR="00E03B2E">
        <w:rPr>
          <w:rFonts w:ascii="Arial" w:hAnsi="Arial" w:cs="Arial"/>
        </w:rPr>
        <w:t xml:space="preserve">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15B4FB19" w14:textId="29582849" w:rsidR="00C92865" w:rsidRDefault="00C92865" w:rsidP="00E93B9F">
      <w:pPr>
        <w:rPr>
          <w:rFonts w:cs="Arial"/>
          <w:color w:val="FF0000"/>
          <w:szCs w:val="22"/>
        </w:rPr>
      </w:pPr>
    </w:p>
    <w:p w14:paraId="00CEAAAE" w14:textId="77777777" w:rsidR="00C92865" w:rsidRDefault="00C92865" w:rsidP="00E93B9F">
      <w:pPr>
        <w:rPr>
          <w:rFonts w:cs="Arial"/>
          <w:color w:val="FF0000"/>
          <w:szCs w:val="22"/>
        </w:rPr>
      </w:pPr>
    </w:p>
    <w:p w14:paraId="2D5212B6" w14:textId="4AA5E192" w:rsidR="002F09C0" w:rsidRDefault="002F09C0" w:rsidP="00E93B9F">
      <w:pPr>
        <w:rPr>
          <w:rFonts w:cs="Arial"/>
          <w:color w:val="FF0000"/>
          <w:szCs w:val="22"/>
        </w:rPr>
      </w:pPr>
    </w:p>
    <w:p w14:paraId="58CB8537" w14:textId="77777777" w:rsidR="002F09C0" w:rsidRDefault="002F09C0" w:rsidP="00E93B9F">
      <w:pPr>
        <w:rPr>
          <w:rFonts w:cs="Arial"/>
          <w:color w:val="FF0000"/>
          <w:szCs w:val="22"/>
        </w:rPr>
      </w:pPr>
    </w:p>
    <w:p w14:paraId="5CC3AB79" w14:textId="77777777" w:rsidR="004A0052" w:rsidRPr="00103BBA" w:rsidRDefault="004A0052" w:rsidP="00E93B9F">
      <w:pPr>
        <w:rPr>
          <w:rFonts w:cs="Arial"/>
          <w:color w:val="FF0000"/>
          <w:szCs w:val="22"/>
        </w:rPr>
      </w:pPr>
    </w:p>
    <w:p w14:paraId="692B46D7" w14:textId="77777777" w:rsidR="00103BBA" w:rsidRPr="00103BBA" w:rsidRDefault="00103BBA" w:rsidP="00103BBA"/>
    <w:p w14:paraId="68D5C519" w14:textId="77777777" w:rsidR="00474F67" w:rsidRDefault="00474F67" w:rsidP="00474F67">
      <w:pPr>
        <w:rPr>
          <w:rFonts w:cs="Arial"/>
          <w:szCs w:val="22"/>
        </w:rPr>
      </w:pPr>
    </w:p>
    <w:p w14:paraId="6BF7340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C35FB" w14:textId="77777777" w:rsidR="002A1ECD" w:rsidRDefault="002A1ECD">
      <w:pPr>
        <w:spacing w:before="0" w:after="0"/>
      </w:pPr>
      <w:r>
        <w:separator/>
      </w:r>
    </w:p>
  </w:endnote>
  <w:endnote w:type="continuationSeparator" w:id="0">
    <w:p w14:paraId="52A1FFC2" w14:textId="77777777" w:rsidR="002A1ECD" w:rsidRDefault="002A1E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4AB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FAEF50" wp14:editId="6BBB8BA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9032F0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4FEE7F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AE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69032F0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4FEE7F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E888D7" wp14:editId="37D6629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A1ECD">
      <w:fldChar w:fldCharType="begin"/>
    </w:r>
    <w:r w:rsidR="002A1ECD">
      <w:instrText xml:space="preserve"> NUMPAGES   \* MERGEFORMAT </w:instrText>
    </w:r>
    <w:r w:rsidR="002A1ECD">
      <w:fldChar w:fldCharType="separate"/>
    </w:r>
    <w:r w:rsidR="00F03E33">
      <w:t>1</w:t>
    </w:r>
    <w:r w:rsidR="002A1EC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8739C" w14:textId="77777777" w:rsidR="002A1ECD" w:rsidRDefault="002A1ECD">
      <w:pPr>
        <w:spacing w:before="0" w:after="0"/>
      </w:pPr>
      <w:r>
        <w:separator/>
      </w:r>
    </w:p>
  </w:footnote>
  <w:footnote w:type="continuationSeparator" w:id="0">
    <w:p w14:paraId="68A3808A" w14:textId="77777777" w:rsidR="002A1ECD" w:rsidRDefault="002A1E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78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9E7FD3" wp14:editId="629A81B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EED5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C6F2EEF" wp14:editId="30685E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1C33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7"/>
  </w:num>
  <w:num w:numId="36">
    <w:abstractNumId w:val="19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0A5"/>
    <w:rsid w:val="00026544"/>
    <w:rsid w:val="0003632A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90326"/>
    <w:rsid w:val="002A1ECD"/>
    <w:rsid w:val="002D07A8"/>
    <w:rsid w:val="002D3E24"/>
    <w:rsid w:val="002F09C0"/>
    <w:rsid w:val="003127FD"/>
    <w:rsid w:val="003405EA"/>
    <w:rsid w:val="00404B31"/>
    <w:rsid w:val="00443B2E"/>
    <w:rsid w:val="0044682E"/>
    <w:rsid w:val="00474F67"/>
    <w:rsid w:val="0048500D"/>
    <w:rsid w:val="004A0052"/>
    <w:rsid w:val="00524E1B"/>
    <w:rsid w:val="00592613"/>
    <w:rsid w:val="006135C0"/>
    <w:rsid w:val="006642FD"/>
    <w:rsid w:val="006807B0"/>
    <w:rsid w:val="00691B95"/>
    <w:rsid w:val="00695E46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C1F1C"/>
    <w:rsid w:val="00952A25"/>
    <w:rsid w:val="009573D5"/>
    <w:rsid w:val="009975A0"/>
    <w:rsid w:val="009A2CD2"/>
    <w:rsid w:val="009C5C6E"/>
    <w:rsid w:val="00A2454C"/>
    <w:rsid w:val="00AE245C"/>
    <w:rsid w:val="00B054EC"/>
    <w:rsid w:val="00B05B25"/>
    <w:rsid w:val="00B22007"/>
    <w:rsid w:val="00BE2446"/>
    <w:rsid w:val="00BE2C21"/>
    <w:rsid w:val="00BF7F8D"/>
    <w:rsid w:val="00C01D20"/>
    <w:rsid w:val="00C202BF"/>
    <w:rsid w:val="00C858D7"/>
    <w:rsid w:val="00C92865"/>
    <w:rsid w:val="00CD387C"/>
    <w:rsid w:val="00D073BC"/>
    <w:rsid w:val="00D56B82"/>
    <w:rsid w:val="00DA2485"/>
    <w:rsid w:val="00DE29A8"/>
    <w:rsid w:val="00E03B2E"/>
    <w:rsid w:val="00E97835"/>
    <w:rsid w:val="00F03E33"/>
    <w:rsid w:val="00F15749"/>
    <w:rsid w:val="00F3193F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39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14</cp:revision>
  <cp:lastPrinted>2013-05-15T12:05:00Z</cp:lastPrinted>
  <dcterms:created xsi:type="dcterms:W3CDTF">2021-06-19T11:14:00Z</dcterms:created>
  <dcterms:modified xsi:type="dcterms:W3CDTF">2021-09-05T10:51:00Z</dcterms:modified>
</cp:coreProperties>
</file>