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DBD5" w14:textId="09329EFC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686992">
        <w:t>.</w:t>
      </w:r>
      <w:r w:rsidRPr="00FF4100">
        <w:t xml:space="preserve"> </w:t>
      </w:r>
      <w:r w:rsidR="00E30915">
        <w:t xml:space="preserve">Building </w:t>
      </w:r>
      <w:r w:rsidR="00686992">
        <w:t>s</w:t>
      </w:r>
      <w:r w:rsidR="00E30915">
        <w:t xml:space="preserve">ervices </w:t>
      </w:r>
      <w:r w:rsidR="00686992">
        <w:t>e</w:t>
      </w:r>
      <w:r w:rsidR="00E30915">
        <w:t>ngineering (BSE) systems</w:t>
      </w:r>
    </w:p>
    <w:p w14:paraId="333528C3" w14:textId="09DEB9F1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E501DC">
        <w:t>4</w:t>
      </w:r>
      <w:r w:rsidRPr="00692A45">
        <w:t>:</w:t>
      </w:r>
      <w:r w:rsidR="00E30915">
        <w:t xml:space="preserve"> Cables</w:t>
      </w:r>
      <w:r w:rsidR="00E501DC">
        <w:t xml:space="preserve"> </w:t>
      </w:r>
      <w:r w:rsidR="00E30915">
        <w:t>and equipment in older electrical installations</w:t>
      </w:r>
      <w:r w:rsidRPr="00692A45">
        <w:t xml:space="preserve"> (</w:t>
      </w:r>
      <w:r w:rsidR="00271A6D">
        <w:t>learner</w:t>
      </w:r>
      <w:r w:rsidRPr="00692A45">
        <w:t>)</w:t>
      </w:r>
    </w:p>
    <w:p w14:paraId="70C6131D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67EE86F1" w14:textId="2D4E036D" w:rsidR="00E30915" w:rsidRDefault="00E30915">
      <w:pPr>
        <w:rPr>
          <w:rFonts w:cs="Arial"/>
          <w:color w:val="FF0000"/>
        </w:rPr>
      </w:pPr>
    </w:p>
    <w:p w14:paraId="24E63AC0" w14:textId="2F689C89" w:rsidR="00EA06C6" w:rsidRDefault="00EA06C6">
      <w:pPr>
        <w:rPr>
          <w:rFonts w:cs="Arial"/>
          <w:color w:val="FF0000"/>
        </w:rPr>
      </w:pPr>
    </w:p>
    <w:p w14:paraId="5B4A03DE" w14:textId="41833C28" w:rsidR="00EA06C6" w:rsidRDefault="00EA06C6">
      <w:pPr>
        <w:rPr>
          <w:rFonts w:cs="Arial"/>
          <w:color w:val="FF0000"/>
        </w:rPr>
      </w:pPr>
    </w:p>
    <w:p w14:paraId="62A7A292" w14:textId="5414A549" w:rsidR="00EA06C6" w:rsidRDefault="00EA06C6">
      <w:pPr>
        <w:rPr>
          <w:rFonts w:cs="Arial"/>
          <w:color w:val="FF0000"/>
        </w:rPr>
      </w:pPr>
    </w:p>
    <w:p w14:paraId="3715D117" w14:textId="77777777" w:rsidR="00EA06C6" w:rsidRDefault="00EA06C6">
      <w:pPr>
        <w:rPr>
          <w:rFonts w:cs="Arial"/>
          <w:color w:val="FF0000"/>
        </w:rPr>
      </w:pPr>
    </w:p>
    <w:p w14:paraId="1717468B" w14:textId="72F9FAB1" w:rsidR="00EA06C6" w:rsidRDefault="00EA06C6">
      <w:pPr>
        <w:rPr>
          <w:rFonts w:cs="Arial"/>
          <w:color w:val="FF0000"/>
        </w:rPr>
      </w:pPr>
    </w:p>
    <w:p w14:paraId="7B133AFA" w14:textId="2BCA9191" w:rsidR="00EA06C6" w:rsidRDefault="00EA06C6">
      <w:pPr>
        <w:rPr>
          <w:rFonts w:cs="Arial"/>
          <w:color w:val="FF0000"/>
        </w:rPr>
      </w:pPr>
    </w:p>
    <w:p w14:paraId="153F2E30" w14:textId="77777777" w:rsidR="00EA06C6" w:rsidRPr="008528FE" w:rsidRDefault="00EA06C6">
      <w:pPr>
        <w:rPr>
          <w:rFonts w:cs="Arial"/>
          <w:color w:val="FF0000"/>
        </w:rPr>
      </w:pPr>
    </w:p>
    <w:p w14:paraId="70D3E6F0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Why is lead sheathed cable no longer used?</w:t>
      </w:r>
    </w:p>
    <w:p w14:paraId="0C4F689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45BF263F" w14:textId="33DB97FE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0A62B9BA" w14:textId="087BCED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0BBDA44" w14:textId="5B032496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29F8867" w14:textId="5D409F33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32841D2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C94AC44" w14:textId="5EA1772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73660EAD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2E60649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3256AF" w14:textId="5D8C0312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5EC099" w14:textId="499B4AE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595A894" w14:textId="3971311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675652C" w14:textId="0A71C40C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7AC106" w14:textId="054BD3A8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038AA7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65C264" w14:textId="5DDF6392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DFBD1CC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59B0AAB0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278D00D" w14:textId="20AC5F52" w:rsidR="00E30915" w:rsidRDefault="00E30915" w:rsidP="000659B6">
      <w:pPr>
        <w:textAlignment w:val="baseline"/>
        <w:rPr>
          <w:rFonts w:eastAsia="MS PGothic" w:cs="Arial"/>
          <w:kern w:val="24"/>
        </w:rPr>
      </w:pPr>
    </w:p>
    <w:p w14:paraId="0FD188F6" w14:textId="747FF35F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BA87194" w14:textId="381A3486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05DD8F6" w14:textId="0B593EDF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79CD9AE5" w14:textId="5FBC31A2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51C90A2A" w14:textId="2897BFD5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0A7084C" w14:textId="02F6351D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1FD283D4" w14:textId="6E5B72F2" w:rsidR="00E30915" w:rsidRPr="008528FE" w:rsidRDefault="00E0552C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30915" w:rsidRPr="008528FE">
        <w:rPr>
          <w:rFonts w:ascii="Arial" w:hAnsi="Arial" w:cs="Arial"/>
        </w:rPr>
        <w:t>dentify the type of wiring containment shown in the picture.</w:t>
      </w:r>
    </w:p>
    <w:p w14:paraId="6A180E4A" w14:textId="6E15F319" w:rsidR="00E30915" w:rsidRDefault="00E30915" w:rsidP="000659B6">
      <w:pPr>
        <w:textAlignment w:val="baseline"/>
      </w:pPr>
      <w:r w:rsidRPr="000659B6">
        <w:rPr>
          <w:noProof/>
        </w:rPr>
        <w:drawing>
          <wp:anchor distT="0" distB="0" distL="114300" distR="114300" simplePos="0" relativeHeight="251659264" behindDoc="0" locked="0" layoutInCell="1" allowOverlap="1" wp14:anchorId="56E1285C" wp14:editId="5B1BFA38">
            <wp:simplePos x="0" y="0"/>
            <wp:positionH relativeFrom="margin">
              <wp:align>center</wp:align>
            </wp:positionH>
            <wp:positionV relativeFrom="paragraph">
              <wp:posOffset>160655</wp:posOffset>
            </wp:positionV>
            <wp:extent cx="2786168" cy="2089626"/>
            <wp:effectExtent l="0" t="0" r="0" b="6350"/>
            <wp:wrapSquare wrapText="bothSides"/>
            <wp:docPr id="7170" name="Picture 2" descr="Image result for electrical conduit installatio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Image result for electrical conduit installation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68" cy="208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92884" w14:textId="75CC0982" w:rsidR="00E30915" w:rsidRPr="000659B6" w:rsidRDefault="00E30915" w:rsidP="000659B6">
      <w:pPr>
        <w:textAlignment w:val="baseline"/>
      </w:pPr>
    </w:p>
    <w:p w14:paraId="06C41E8F" w14:textId="1AE21395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D30BAD8" w14:textId="3C65359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1C699B6" w14:textId="0B038E26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70EFAB" w14:textId="61A73ED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823E35A" w14:textId="43D5D494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D490648" w14:textId="7582F429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BDDBA69" w14:textId="44452F2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6B3404E" w14:textId="79169FD0" w:rsidR="006E1028" w:rsidRPr="00E30915" w:rsidRDefault="006E1028" w:rsidP="00E30915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sectPr w:rsidR="006E1028" w:rsidRPr="00E3091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73BB1" w14:textId="77777777" w:rsidR="00C671E6" w:rsidRDefault="00C671E6">
      <w:pPr>
        <w:spacing w:before="0" w:after="0"/>
      </w:pPr>
      <w:r>
        <w:separator/>
      </w:r>
    </w:p>
  </w:endnote>
  <w:endnote w:type="continuationSeparator" w:id="0">
    <w:p w14:paraId="582FB758" w14:textId="77777777" w:rsidR="00C671E6" w:rsidRDefault="00C671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B07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B226D4" wp14:editId="0F88507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68B72E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348317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226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368B72E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348317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83703E" wp14:editId="7C75EF4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671E6">
      <w:fldChar w:fldCharType="begin"/>
    </w:r>
    <w:r w:rsidR="00C671E6">
      <w:instrText xml:space="preserve"> NUMPAGES   \* MERGEFORMAT </w:instrText>
    </w:r>
    <w:r w:rsidR="00C671E6">
      <w:fldChar w:fldCharType="separate"/>
    </w:r>
    <w:r w:rsidR="00F03E33">
      <w:t>1</w:t>
    </w:r>
    <w:r w:rsidR="00C671E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38A4F" w14:textId="77777777" w:rsidR="00C671E6" w:rsidRDefault="00C671E6">
      <w:pPr>
        <w:spacing w:before="0" w:after="0"/>
      </w:pPr>
      <w:r>
        <w:separator/>
      </w:r>
    </w:p>
  </w:footnote>
  <w:footnote w:type="continuationSeparator" w:id="0">
    <w:p w14:paraId="2E5A6642" w14:textId="77777777" w:rsidR="00C671E6" w:rsidRDefault="00C671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1AB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A2F9C9D" wp14:editId="0F983C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B653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56ECDE" wp14:editId="47C9FB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7BA4A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6059A"/>
    <w:rsid w:val="00082C62"/>
    <w:rsid w:val="000B231F"/>
    <w:rsid w:val="000E194B"/>
    <w:rsid w:val="00110217"/>
    <w:rsid w:val="00126F83"/>
    <w:rsid w:val="00152AC3"/>
    <w:rsid w:val="00156AF3"/>
    <w:rsid w:val="0019491D"/>
    <w:rsid w:val="001E600F"/>
    <w:rsid w:val="001F74AD"/>
    <w:rsid w:val="00271A6D"/>
    <w:rsid w:val="00290326"/>
    <w:rsid w:val="002D07A8"/>
    <w:rsid w:val="003127FD"/>
    <w:rsid w:val="003301F3"/>
    <w:rsid w:val="003405EA"/>
    <w:rsid w:val="003476DA"/>
    <w:rsid w:val="00404B31"/>
    <w:rsid w:val="00443B2E"/>
    <w:rsid w:val="00474F67"/>
    <w:rsid w:val="004815A0"/>
    <w:rsid w:val="0048500D"/>
    <w:rsid w:val="00524E1B"/>
    <w:rsid w:val="00592613"/>
    <w:rsid w:val="006135C0"/>
    <w:rsid w:val="006642FD"/>
    <w:rsid w:val="006807B0"/>
    <w:rsid w:val="00686992"/>
    <w:rsid w:val="00691B95"/>
    <w:rsid w:val="006B798A"/>
    <w:rsid w:val="006D3AA3"/>
    <w:rsid w:val="006D4994"/>
    <w:rsid w:val="006E1028"/>
    <w:rsid w:val="006E19C2"/>
    <w:rsid w:val="006F7BAF"/>
    <w:rsid w:val="00797FA7"/>
    <w:rsid w:val="007D08DC"/>
    <w:rsid w:val="007F2A40"/>
    <w:rsid w:val="008528FE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671E6"/>
    <w:rsid w:val="00C858D7"/>
    <w:rsid w:val="00D073BC"/>
    <w:rsid w:val="00D56B82"/>
    <w:rsid w:val="00DA2485"/>
    <w:rsid w:val="00DE29A8"/>
    <w:rsid w:val="00E0552C"/>
    <w:rsid w:val="00E30915"/>
    <w:rsid w:val="00E501DC"/>
    <w:rsid w:val="00EA06C6"/>
    <w:rsid w:val="00EA7D5B"/>
    <w:rsid w:val="00F03E33"/>
    <w:rsid w:val="00F15749"/>
    <w:rsid w:val="00FB334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10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11</cp:revision>
  <cp:lastPrinted>2013-05-15T12:05:00Z</cp:lastPrinted>
  <dcterms:created xsi:type="dcterms:W3CDTF">2021-06-17T12:28:00Z</dcterms:created>
  <dcterms:modified xsi:type="dcterms:W3CDTF">2021-09-05T12:09:00Z</dcterms:modified>
</cp:coreProperties>
</file>