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A5A04" w14:textId="437BBC76" w:rsidR="00474F67" w:rsidRPr="007F05E6" w:rsidRDefault="00474F67" w:rsidP="00474F67">
      <w:pPr>
        <w:pStyle w:val="Unittitle"/>
      </w:pPr>
      <w:r w:rsidRPr="00FF4100">
        <w:t>1</w:t>
      </w:r>
      <w:r w:rsidR="00754A3C">
        <w:t>2</w:t>
      </w:r>
      <w:r w:rsidR="008B18E6">
        <w:t>.</w:t>
      </w:r>
      <w:r w:rsidRPr="00FF4100">
        <w:t xml:space="preserve"> </w:t>
      </w:r>
      <w:r w:rsidR="00754A3C">
        <w:t xml:space="preserve">Building </w:t>
      </w:r>
      <w:r w:rsidR="008B18E6">
        <w:t>s</w:t>
      </w:r>
      <w:r w:rsidR="00754A3C">
        <w:t>ervice</w:t>
      </w:r>
      <w:r w:rsidR="00964731">
        <w:t>s</w:t>
      </w:r>
      <w:r w:rsidR="00754A3C">
        <w:t xml:space="preserve"> </w:t>
      </w:r>
      <w:r w:rsidR="008B18E6">
        <w:t>e</w:t>
      </w:r>
      <w:r w:rsidR="00754A3C">
        <w:t>ngineering (BSE) systems</w:t>
      </w:r>
    </w:p>
    <w:p w14:paraId="004C449E" w14:textId="2BC68286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B18E6">
        <w:t xml:space="preserve">Air conditioning components </w:t>
      </w:r>
      <w:r w:rsidRPr="00692A45">
        <w:t>(</w:t>
      </w:r>
      <w:r w:rsidR="008B18E6">
        <w:t>learner</w:t>
      </w:r>
      <w:r w:rsidRPr="00692A45">
        <w:t>)</w:t>
      </w:r>
    </w:p>
    <w:p w14:paraId="1242A76C" w14:textId="1A69B7B2" w:rsidR="00754A3C" w:rsidRDefault="00754A3C" w:rsidP="008B18E6">
      <w:pPr>
        <w:rPr>
          <w:rFonts w:cs="Arial"/>
        </w:rPr>
      </w:pPr>
      <w:r w:rsidRPr="008B18E6">
        <w:rPr>
          <w:rFonts w:cs="Arial"/>
        </w:rPr>
        <w:t xml:space="preserve">Complete the table below by matching the description to </w:t>
      </w:r>
      <w:r w:rsidR="005C1433">
        <w:rPr>
          <w:rFonts w:cs="Arial"/>
        </w:rPr>
        <w:t>the</w:t>
      </w:r>
      <w:r w:rsidRPr="008B18E6">
        <w:rPr>
          <w:rFonts w:cs="Arial"/>
        </w:rPr>
        <w:t xml:space="preserve"> </w:t>
      </w:r>
      <w:r w:rsidR="00E80C49">
        <w:rPr>
          <w:rFonts w:cs="Arial"/>
        </w:rPr>
        <w:t>AC</w:t>
      </w:r>
      <w:r w:rsidR="005C1433">
        <w:rPr>
          <w:rFonts w:cs="Arial"/>
        </w:rPr>
        <w:t xml:space="preserve"> </w:t>
      </w:r>
      <w:r w:rsidRPr="008B18E6">
        <w:rPr>
          <w:rFonts w:cs="Arial"/>
        </w:rPr>
        <w:t>component</w:t>
      </w:r>
      <w:r w:rsidR="00E80C49">
        <w:rPr>
          <w:rFonts w:cs="Arial"/>
        </w:rPr>
        <w:t xml:space="preserve"> listed</w:t>
      </w:r>
      <w:r w:rsidR="005C1433">
        <w:rPr>
          <w:rFonts w:cs="Arial"/>
        </w:rPr>
        <w:t>:</w:t>
      </w:r>
    </w:p>
    <w:p w14:paraId="64B8EAF3" w14:textId="77777777" w:rsidR="00E80C49" w:rsidRPr="008B18E6" w:rsidRDefault="00E80C49" w:rsidP="008B18E6">
      <w:pPr>
        <w:rPr>
          <w:rFonts w:cs="Arial"/>
        </w:rPr>
      </w:pPr>
    </w:p>
    <w:p w14:paraId="221D9F78" w14:textId="517DFFB9" w:rsidR="00754A3C" w:rsidRPr="00754A3C" w:rsidRDefault="005C1433" w:rsidP="008B18E6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8B18E6" w:rsidRPr="00046E71">
        <w:rPr>
          <w:rFonts w:cs="Arial"/>
          <w:b/>
          <w:bCs/>
          <w:lang w:val="en-US"/>
        </w:rPr>
        <w:t>ooling coil, recirculation duct, preheater battery, supply fan</w:t>
      </w:r>
      <w:r w:rsidR="007B218C">
        <w:rPr>
          <w:rFonts w:cs="Arial"/>
          <w:b/>
          <w:bCs/>
          <w:lang w:val="en-US"/>
        </w:rPr>
        <w:t>,</w:t>
      </w:r>
      <w:r w:rsidR="008B18E6" w:rsidRPr="00046E71">
        <w:rPr>
          <w:rFonts w:cs="Arial"/>
          <w:b/>
          <w:bCs/>
          <w:lang w:val="en-US"/>
        </w:rPr>
        <w:t xml:space="preserve"> reheater battery</w:t>
      </w:r>
      <w:r w:rsidR="00754A3C" w:rsidRPr="00754A3C">
        <w:rPr>
          <w:rFonts w:cs="Arial"/>
          <w:b/>
          <w:bCs/>
          <w:szCs w:val="22"/>
          <w:lang w:val="en-US"/>
        </w:rPr>
        <w:t xml:space="preserve"> </w:t>
      </w:r>
    </w:p>
    <w:p w14:paraId="657B9223" w14:textId="40406747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4A3C" w:rsidRPr="00754A3C" w14:paraId="3529BF53" w14:textId="77777777" w:rsidTr="002D52A9">
        <w:tc>
          <w:tcPr>
            <w:tcW w:w="4508" w:type="dxa"/>
          </w:tcPr>
          <w:p w14:paraId="7A1F7035" w14:textId="4EFC56D3" w:rsidR="00754A3C" w:rsidRPr="001F5628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023CC4E8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 xml:space="preserve">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439B0E1C" w14:textId="1B8F6D18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14FBFD70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C14F8FF" w14:textId="5A86496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Up to 25% of room air can be mixed with the fresh air, utili</w:t>
            </w:r>
            <w:r w:rsidR="00E80C49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0DFBB5BD" w14:textId="77777777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336C4CF2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(34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E80C49">
              <w:rPr>
                <w:rFonts w:cs="Arial"/>
                <w:szCs w:val="22"/>
                <w:lang w:val="en-US"/>
              </w:rPr>
              <w:t xml:space="preserve"> </w:t>
            </w:r>
            <w:r w:rsidR="00E80C49" w:rsidRPr="00E80C49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="00E80C49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6D503F60" w14:textId="04748E90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424A91D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Cooled by either chilled water or refrigerant gas. Moisture is removed from the air by dehumidification.</w:t>
            </w:r>
          </w:p>
        </w:tc>
      </w:tr>
    </w:tbl>
    <w:p w14:paraId="51CCFCCE" w14:textId="72519C6B" w:rsidR="00754A3C" w:rsidRPr="00754A3C" w:rsidRDefault="00754A3C" w:rsidP="002D52A9">
      <w:pPr>
        <w:rPr>
          <w:rFonts w:cs="Arial"/>
          <w:szCs w:val="22"/>
        </w:rPr>
      </w:pPr>
    </w:p>
    <w:p w14:paraId="61FE403F" w14:textId="77777777" w:rsidR="00533CED" w:rsidRDefault="00533CED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26440158" w14:textId="07B91243" w:rsidR="00E80C49" w:rsidRDefault="008B18E6" w:rsidP="008B18E6">
      <w:pPr>
        <w:rPr>
          <w:rFonts w:cs="Arial"/>
        </w:rPr>
      </w:pPr>
      <w:r w:rsidRPr="00046E71">
        <w:rPr>
          <w:rFonts w:cs="Arial"/>
        </w:rPr>
        <w:lastRenderedPageBreak/>
        <w:t xml:space="preserve">Use </w:t>
      </w:r>
      <w:r w:rsidR="00E80C49">
        <w:rPr>
          <w:rFonts w:cs="Arial"/>
        </w:rPr>
        <w:t>this</w:t>
      </w:r>
      <w:r w:rsidRPr="00046E71">
        <w:rPr>
          <w:rFonts w:cs="Arial"/>
        </w:rPr>
        <w:t xml:space="preserve"> list to label the diagram below</w:t>
      </w:r>
      <w:r w:rsidR="005C1433">
        <w:rPr>
          <w:rFonts w:cs="Arial"/>
        </w:rPr>
        <w:t xml:space="preserve">: </w:t>
      </w:r>
    </w:p>
    <w:p w14:paraId="4E66D866" w14:textId="18E6C4DF" w:rsidR="00E80C49" w:rsidRDefault="00E80C49" w:rsidP="008B18E6">
      <w:pPr>
        <w:rPr>
          <w:rFonts w:cs="Arial"/>
        </w:rPr>
      </w:pPr>
    </w:p>
    <w:p w14:paraId="6CAEC9FF" w14:textId="51852402" w:rsidR="001F59A0" w:rsidRDefault="001F59A0" w:rsidP="001F59A0">
      <w:pPr>
        <w:rPr>
          <w:rFonts w:cs="Arial"/>
          <w:b/>
          <w:bCs/>
        </w:rPr>
      </w:pPr>
      <w:r>
        <w:rPr>
          <w:rFonts w:cs="Arial"/>
          <w:b/>
          <w:bCs/>
        </w:rPr>
        <w:t>p</w:t>
      </w:r>
      <w:r w:rsidRPr="00046E71">
        <w:rPr>
          <w:rFonts w:cs="Arial"/>
          <w:b/>
          <w:bCs/>
        </w:rPr>
        <w:t xml:space="preserve">reheater battery, supply fan, cooling coil, fresh air inlet, </w:t>
      </w:r>
      <w:r>
        <w:rPr>
          <w:rFonts w:cs="Arial"/>
          <w:b/>
          <w:bCs/>
        </w:rPr>
        <w:t xml:space="preserve">reheater battery, </w:t>
      </w:r>
      <w:r w:rsidRPr="00046E71">
        <w:rPr>
          <w:rFonts w:cs="Arial"/>
          <w:b/>
          <w:bCs/>
        </w:rPr>
        <w:t>exhaust air outlet, recirculation duct, supply air, return air, return air fan</w:t>
      </w:r>
    </w:p>
    <w:p w14:paraId="7A7F038B" w14:textId="72FFB08E" w:rsidR="00533CED" w:rsidRDefault="00533CED" w:rsidP="001F59A0">
      <w:pPr>
        <w:rPr>
          <w:rFonts w:cs="Arial"/>
          <w:b/>
          <w:bCs/>
        </w:rPr>
      </w:pPr>
    </w:p>
    <w:p w14:paraId="562531A5" w14:textId="1DED3828" w:rsidR="00533CED" w:rsidRDefault="00533CED" w:rsidP="001F59A0">
      <w:pPr>
        <w:rPr>
          <w:rFonts w:cs="Arial"/>
          <w:b/>
          <w:bCs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2C028347" wp14:editId="5AB850BD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5160010" cy="3703955"/>
            <wp:effectExtent l="0" t="0" r="2540" b="0"/>
            <wp:wrapSquare wrapText="bothSides"/>
            <wp:docPr id="5" name="Picture 5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waterfall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370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687150" w14:textId="611FD9A3" w:rsidR="00533CED" w:rsidRDefault="00533CED" w:rsidP="001F59A0">
      <w:pPr>
        <w:rPr>
          <w:rFonts w:cs="Arial"/>
          <w:b/>
          <w:bCs/>
        </w:rPr>
      </w:pPr>
    </w:p>
    <w:p w14:paraId="2030748F" w14:textId="7DF45C33" w:rsidR="00533CED" w:rsidRDefault="00533CED" w:rsidP="001F59A0">
      <w:pPr>
        <w:rPr>
          <w:rFonts w:cs="Arial"/>
          <w:b/>
          <w:bCs/>
        </w:rPr>
      </w:pPr>
    </w:p>
    <w:p w14:paraId="228210F5" w14:textId="72D1475D" w:rsidR="00533CED" w:rsidRDefault="00533CED" w:rsidP="001F59A0">
      <w:pPr>
        <w:rPr>
          <w:rFonts w:cs="Arial"/>
          <w:b/>
          <w:bCs/>
        </w:rPr>
      </w:pPr>
    </w:p>
    <w:p w14:paraId="61ABBC1C" w14:textId="145C6BCC" w:rsidR="00533CED" w:rsidRDefault="00533CED" w:rsidP="001F59A0">
      <w:pPr>
        <w:rPr>
          <w:rFonts w:cs="Arial"/>
          <w:b/>
          <w:bCs/>
        </w:rPr>
      </w:pPr>
    </w:p>
    <w:p w14:paraId="38A01A9F" w14:textId="712A115D" w:rsidR="00533CED" w:rsidRDefault="00533CED" w:rsidP="001F59A0">
      <w:pPr>
        <w:rPr>
          <w:rFonts w:cs="Arial"/>
          <w:b/>
          <w:bCs/>
        </w:rPr>
      </w:pPr>
    </w:p>
    <w:p w14:paraId="75E90130" w14:textId="06DF7791" w:rsidR="00533CED" w:rsidRDefault="00533CED" w:rsidP="001F59A0">
      <w:pPr>
        <w:rPr>
          <w:rFonts w:cs="Arial"/>
          <w:b/>
          <w:bCs/>
        </w:rPr>
      </w:pPr>
    </w:p>
    <w:p w14:paraId="45FAA328" w14:textId="3B521930" w:rsidR="00533CED" w:rsidRDefault="00533CED" w:rsidP="001F59A0">
      <w:pPr>
        <w:rPr>
          <w:rFonts w:cs="Arial"/>
          <w:b/>
          <w:bCs/>
        </w:rPr>
      </w:pPr>
    </w:p>
    <w:p w14:paraId="579D103E" w14:textId="3F84F124" w:rsidR="00533CED" w:rsidRDefault="00533CED" w:rsidP="001F59A0">
      <w:pPr>
        <w:rPr>
          <w:rFonts w:cs="Arial"/>
          <w:b/>
          <w:bCs/>
        </w:rPr>
      </w:pPr>
    </w:p>
    <w:p w14:paraId="6A23CB04" w14:textId="7A304997" w:rsidR="00533CED" w:rsidRDefault="00533CED" w:rsidP="001F59A0">
      <w:pPr>
        <w:rPr>
          <w:rFonts w:cs="Arial"/>
          <w:b/>
          <w:bCs/>
        </w:rPr>
      </w:pPr>
    </w:p>
    <w:p w14:paraId="298430B3" w14:textId="4F4D0CD5" w:rsidR="00533CED" w:rsidRDefault="00533CED" w:rsidP="001F59A0">
      <w:pPr>
        <w:rPr>
          <w:rFonts w:cs="Arial"/>
          <w:b/>
          <w:bCs/>
        </w:rPr>
      </w:pPr>
    </w:p>
    <w:p w14:paraId="59F21DFF" w14:textId="38759894" w:rsidR="00533CED" w:rsidRDefault="00533CED" w:rsidP="001F59A0">
      <w:pPr>
        <w:rPr>
          <w:rFonts w:cs="Arial"/>
          <w:b/>
          <w:bCs/>
        </w:rPr>
      </w:pPr>
    </w:p>
    <w:p w14:paraId="126B308C" w14:textId="77777777" w:rsidR="00533CED" w:rsidRPr="00046E71" w:rsidRDefault="00533CED" w:rsidP="001F59A0">
      <w:pPr>
        <w:rPr>
          <w:rFonts w:cs="Arial"/>
          <w:b/>
          <w:bCs/>
        </w:rPr>
      </w:pPr>
    </w:p>
    <w:p w14:paraId="199F4FE1" w14:textId="14A72E7A" w:rsidR="00754A3C" w:rsidRPr="00754A3C" w:rsidRDefault="00754A3C" w:rsidP="002D52A9">
      <w:pPr>
        <w:rPr>
          <w:rFonts w:cs="Arial"/>
          <w:szCs w:val="22"/>
        </w:rPr>
      </w:pPr>
    </w:p>
    <w:p w14:paraId="0FC82124" w14:textId="23F7B970" w:rsidR="00754A3C" w:rsidRPr="00754A3C" w:rsidRDefault="00754A3C">
      <w:pPr>
        <w:rPr>
          <w:rFonts w:cs="Arial"/>
          <w:szCs w:val="22"/>
        </w:rPr>
      </w:pPr>
    </w:p>
    <w:p w14:paraId="0BAC109D" w14:textId="022F75E5" w:rsidR="00754A3C" w:rsidRDefault="00754A3C"/>
    <w:p w14:paraId="630602CB" w14:textId="77777777" w:rsidR="00754A3C" w:rsidRDefault="00754A3C"/>
    <w:p w14:paraId="2727B388" w14:textId="77777777" w:rsidR="00474F67" w:rsidRDefault="00474F67" w:rsidP="00474F67">
      <w:pPr>
        <w:rPr>
          <w:rFonts w:cs="Arial"/>
          <w:szCs w:val="22"/>
        </w:rPr>
      </w:pPr>
    </w:p>
    <w:p w14:paraId="391F3655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E283" w14:textId="77777777" w:rsidR="00337E65" w:rsidRDefault="00337E65">
      <w:pPr>
        <w:spacing w:before="0" w:after="0"/>
      </w:pPr>
      <w:r>
        <w:separator/>
      </w:r>
    </w:p>
  </w:endnote>
  <w:endnote w:type="continuationSeparator" w:id="0">
    <w:p w14:paraId="750C3BB5" w14:textId="77777777" w:rsidR="00337E65" w:rsidRDefault="00337E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D97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43B095" wp14:editId="4AD9F6E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F257C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1F3E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3B0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" fillcolor="window" strokecolor="window" strokeweight=".5pt">
              <v:textbox>
                <w:txbxContent>
                  <w:p w14:paraId="50F257C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1F3E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E2E825" wp14:editId="69F0AB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F123" w14:textId="77777777" w:rsidR="00337E65" w:rsidRDefault="00337E65">
      <w:pPr>
        <w:spacing w:before="0" w:after="0"/>
      </w:pPr>
      <w:r>
        <w:separator/>
      </w:r>
    </w:p>
  </w:footnote>
  <w:footnote w:type="continuationSeparator" w:id="0">
    <w:p w14:paraId="271C0D5D" w14:textId="77777777" w:rsidR="00337E65" w:rsidRDefault="00337E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D91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D9C200A" wp14:editId="1986128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D0F15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7807D82" wp14:editId="275BC9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256F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5628"/>
    <w:rsid w:val="001F59A0"/>
    <w:rsid w:val="001F73C5"/>
    <w:rsid w:val="001F74AD"/>
    <w:rsid w:val="00290326"/>
    <w:rsid w:val="002D07A8"/>
    <w:rsid w:val="002F0152"/>
    <w:rsid w:val="003127FD"/>
    <w:rsid w:val="003365AD"/>
    <w:rsid w:val="00337E65"/>
    <w:rsid w:val="003405EA"/>
    <w:rsid w:val="003A4590"/>
    <w:rsid w:val="00404B31"/>
    <w:rsid w:val="00443B2E"/>
    <w:rsid w:val="00466A20"/>
    <w:rsid w:val="00474F67"/>
    <w:rsid w:val="0048500D"/>
    <w:rsid w:val="00524E1B"/>
    <w:rsid w:val="00533CED"/>
    <w:rsid w:val="00592613"/>
    <w:rsid w:val="005C1433"/>
    <w:rsid w:val="006135C0"/>
    <w:rsid w:val="00660683"/>
    <w:rsid w:val="006642FD"/>
    <w:rsid w:val="006807B0"/>
    <w:rsid w:val="0068401A"/>
    <w:rsid w:val="00691B95"/>
    <w:rsid w:val="006B798A"/>
    <w:rsid w:val="006D3AA3"/>
    <w:rsid w:val="006D4994"/>
    <w:rsid w:val="006E1028"/>
    <w:rsid w:val="006E19C2"/>
    <w:rsid w:val="006F7316"/>
    <w:rsid w:val="006F7BAF"/>
    <w:rsid w:val="007472B5"/>
    <w:rsid w:val="00754A3C"/>
    <w:rsid w:val="007600A3"/>
    <w:rsid w:val="00797FA7"/>
    <w:rsid w:val="007B218C"/>
    <w:rsid w:val="007F2A40"/>
    <w:rsid w:val="008B18E6"/>
    <w:rsid w:val="008C1F1C"/>
    <w:rsid w:val="00964731"/>
    <w:rsid w:val="009975A0"/>
    <w:rsid w:val="009A2CD2"/>
    <w:rsid w:val="009C5C6E"/>
    <w:rsid w:val="00A2454C"/>
    <w:rsid w:val="00AB0501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637E3"/>
    <w:rsid w:val="00DA2485"/>
    <w:rsid w:val="00DE29A8"/>
    <w:rsid w:val="00E80C49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15</cp:revision>
  <cp:lastPrinted>2013-05-15T12:05:00Z</cp:lastPrinted>
  <dcterms:created xsi:type="dcterms:W3CDTF">2021-06-17T11:45:00Z</dcterms:created>
  <dcterms:modified xsi:type="dcterms:W3CDTF">2021-11-25T17:01:00Z</dcterms:modified>
</cp:coreProperties>
</file>