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64CF7" w14:textId="77777777" w:rsidR="00FF332B" w:rsidRPr="00557A84" w:rsidRDefault="00FF332B" w:rsidP="00557A84">
      <w:pPr>
        <w:pStyle w:val="Heading1"/>
        <w:rPr>
          <w:color w:val="auto"/>
          <w:szCs w:val="28"/>
        </w:rPr>
      </w:pPr>
      <w:r w:rsidRPr="00557A84">
        <w:rPr>
          <w:color w:val="auto"/>
          <w:szCs w:val="28"/>
        </w:rPr>
        <w:t>13</w:t>
      </w:r>
      <w:r>
        <w:rPr>
          <w:color w:val="auto"/>
          <w:szCs w:val="28"/>
        </w:rPr>
        <w:t>.</w:t>
      </w:r>
      <w:r w:rsidRPr="00557A84">
        <w:rPr>
          <w:color w:val="auto"/>
          <w:szCs w:val="28"/>
        </w:rPr>
        <w:t xml:space="preserve"> </w:t>
      </w:r>
      <w:r>
        <w:rPr>
          <w:color w:val="auto"/>
          <w:szCs w:val="28"/>
        </w:rPr>
        <w:t>Maintenance principles</w:t>
      </w:r>
    </w:p>
    <w:p w14:paraId="124367E4" w14:textId="77777777" w:rsidR="00FF332B" w:rsidRDefault="00FF332B" w:rsidP="00474F67">
      <w:pPr>
        <w:pStyle w:val="Heading1"/>
      </w:pPr>
      <w:r>
        <w:t>Worksheet 2: Research activity (learner)</w:t>
      </w:r>
    </w:p>
    <w:p w14:paraId="3EF5463B" w14:textId="77777777" w:rsidR="00FF332B" w:rsidRDefault="00FF332B" w:rsidP="00E518BF"/>
    <w:p w14:paraId="62942C4F" w14:textId="77777777" w:rsidR="00FF332B" w:rsidRDefault="00FF332B" w:rsidP="00E518BF">
      <w:r>
        <w:t>Research typical maintenance activities for one of the BSE systems below:</w:t>
      </w:r>
    </w:p>
    <w:p w14:paraId="6974BB99" w14:textId="77777777" w:rsidR="00FF332B" w:rsidRDefault="00FF332B" w:rsidP="00E518BF"/>
    <w:p w14:paraId="3E4DC1D0" w14:textId="77777777" w:rsidR="00FF332B" w:rsidRDefault="00FF332B" w:rsidP="00FF332B">
      <w:pPr>
        <w:pStyle w:val="ListParagraph"/>
        <w:numPr>
          <w:ilvl w:val="0"/>
          <w:numId w:val="35"/>
        </w:numPr>
      </w:pPr>
      <w:r>
        <w:t>fire detection and smoke alarm systems</w:t>
      </w:r>
    </w:p>
    <w:p w14:paraId="48110B40" w14:textId="77777777" w:rsidR="00FF332B" w:rsidRDefault="00FF332B" w:rsidP="00FF332B">
      <w:pPr>
        <w:pStyle w:val="ListParagraph"/>
        <w:numPr>
          <w:ilvl w:val="0"/>
          <w:numId w:val="35"/>
        </w:numPr>
      </w:pPr>
      <w:r>
        <w:t>air conditioning system</w:t>
      </w:r>
    </w:p>
    <w:p w14:paraId="50E9630D" w14:textId="77777777" w:rsidR="00FF332B" w:rsidRDefault="00FF332B" w:rsidP="00FF332B">
      <w:pPr>
        <w:pStyle w:val="ListParagraph"/>
        <w:numPr>
          <w:ilvl w:val="0"/>
          <w:numId w:val="35"/>
        </w:numPr>
      </w:pPr>
      <w:r>
        <w:t xml:space="preserve">intruder alarm system. </w:t>
      </w:r>
    </w:p>
    <w:p w14:paraId="2489CA88" w14:textId="77777777" w:rsidR="00FF332B" w:rsidRDefault="00FF332B" w:rsidP="0001353F"/>
    <w:p w14:paraId="552B90F5" w14:textId="77777777" w:rsidR="00FF332B" w:rsidRDefault="00FF332B" w:rsidP="0001353F">
      <w:r>
        <w:t>Write a maintenance plan, listing how regularly the chosen system should be maintained and what tasks need to be carried out.</w:t>
      </w:r>
    </w:p>
    <w:p w14:paraId="01679788" w14:textId="43400110" w:rsidR="006E1028" w:rsidRDefault="00FF332B" w:rsidP="00DA2603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00FB045" wp14:editId="04EA2495">
                <wp:simplePos x="0" y="0"/>
                <wp:positionH relativeFrom="column">
                  <wp:posOffset>62865</wp:posOffset>
                </wp:positionH>
                <wp:positionV relativeFrom="paragraph">
                  <wp:posOffset>339725</wp:posOffset>
                </wp:positionV>
                <wp:extent cx="5772150" cy="542925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2150" cy="542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162FE9" w14:textId="77777777" w:rsidR="00FF332B" w:rsidRPr="00544673" w:rsidRDefault="00FF332B" w:rsidP="00A8676C">
                            <w:pP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</w:pPr>
                            <w:r w:rsidRPr="00544673"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 xml:space="preserve">Maintenance 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p</w:t>
                            </w:r>
                            <w:r w:rsidRPr="00544673"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lan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 xml:space="preserve"> for:</w:t>
                            </w:r>
                          </w:p>
                          <w:p w14:paraId="7338CDF7" w14:textId="77777777" w:rsidR="00FF332B" w:rsidRPr="00544673" w:rsidRDefault="00FF332B" w:rsidP="00A8676C">
                            <w:pP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</w:pPr>
                          </w:p>
                          <w:p w14:paraId="65427224" w14:textId="77777777" w:rsidR="00FF332B" w:rsidRDefault="00FF332B" w:rsidP="00A8676C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</w:p>
                          <w:p w14:paraId="4121C132" w14:textId="77777777" w:rsidR="00FF332B" w:rsidRPr="00544673" w:rsidRDefault="00FF332B" w:rsidP="00A8676C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</w:p>
                          <w:p w14:paraId="46FD6724" w14:textId="77777777" w:rsidR="00FF332B" w:rsidRDefault="00FF332B" w:rsidP="00A8676C">
                            <w:pP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</w:pPr>
                            <w:r w:rsidRPr="00544673"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Time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f</w:t>
                            </w:r>
                            <w:r w:rsidRPr="00544673"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rame</w:t>
                            </w:r>
                          </w:p>
                          <w:p w14:paraId="026AB0F7" w14:textId="77777777" w:rsidR="00FF332B" w:rsidRDefault="00FF332B" w:rsidP="00A8676C">
                            <w:pP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</w:pPr>
                          </w:p>
                          <w:p w14:paraId="5213A1E3" w14:textId="77777777" w:rsidR="00FF332B" w:rsidRPr="00544673" w:rsidRDefault="00FF332B" w:rsidP="00A8676C">
                            <w:pP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</w:pPr>
                          </w:p>
                          <w:p w14:paraId="5636571C" w14:textId="77777777" w:rsidR="00FF332B" w:rsidRPr="00544673" w:rsidRDefault="00FF332B" w:rsidP="00A8676C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</w:p>
                          <w:p w14:paraId="7DB8AF40" w14:textId="77777777" w:rsidR="00FF332B" w:rsidRPr="00544673" w:rsidRDefault="00FF332B" w:rsidP="00A8676C">
                            <w:pP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</w:pPr>
                            <w:r w:rsidRPr="00544673"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 xml:space="preserve">Typical 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t</w:t>
                            </w:r>
                            <w:r w:rsidRPr="00544673"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asks</w:t>
                            </w:r>
                          </w:p>
                          <w:p w14:paraId="31282189" w14:textId="77777777" w:rsidR="00FF332B" w:rsidRDefault="00FF332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0FB04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.95pt;margin-top:26.75pt;width:454.5pt;height:42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kA3IgIAAEcEAAAOAAAAZHJzL2Uyb0RvYy54bWysU9uO2yAQfa/Uf0C8N46tuNlYcVbbbFNV&#10;2l6k3X4AxjhGBYYCib39+g44m01vL1V5QAwzHM6cmVlfj1qRo3BegqlpPptTIgyHVpp9Tb887F5d&#10;UeIDMy1TYERNH4Wn15uXL9aDrUQBPahWOIIgxleDrWkfgq2yzPNeaOZnYIVBZwdOs4Cm22etYwOi&#10;a5UV8/nrbADXWgdceI+3t5OTbhJ+1wkePnWdF4GomiK3kHaX9ibu2WbNqr1jtpf8RIP9AwvNpMFP&#10;z1C3LDBycPI3KC25Aw9dmHHQGXSd5CLlgNnk81+yue+ZFSkXFMfbs0z+/8Hyj8fPjsi2pkW+pMQw&#10;jUV6EGMgb2AkRdRnsL7CsHuLgWHEa6xzytXbO+BfPTGw7ZnZixvnYOgFa5FfHl9mF08nHB9BmuED&#10;tPgNOwRIQGPndBQP5SCIjnV6PNcmUuF4WS6XRV6ii6OvXBSrAo34B6uenlvnwzsBmsRDTR0WP8Gz&#10;450PU+hTSPzNg5LtTiqVDLdvtsqRI8NG2aV1Qv8pTBky1HRVFuWkwF8h5mn9CULLgB2vpK7p1TmI&#10;VVG3t6ZFmqwKTKrpjNkpcxIyajepGMZmxMCobgPtI0rqYOpsnEQ89OC+UzJgV9fUfzswJyhR7w2W&#10;ZZUvFnEMkrEolwUa7tLTXHqY4QhV00DJdNyGNDqRo4EbLF8nk7DPTE5csVtTaU6TFcfh0k5Rz/O/&#10;+QEAAP//AwBQSwMEFAAGAAgAAAAhAHlGGTjfAAAACAEAAA8AAABkcnMvZG93bnJldi54bWxMj0FP&#10;wzAMhe9I/IfISFzQlo7R0ZamE0ICsRtsCK5Z67UViVOSrCv/HnOCm+339Py9cj1ZI0b0oXekYDFP&#10;QCDVrumpVfC2e5xlIELU1GjjCBV8Y4B1dX5W6qJxJ3rFcRtbwSEUCq2gi3EopAx1h1aHuRuQWDs4&#10;b3Xk1bey8frE4dbI6yRZSat74g+dHvChw/pze7QKspvn8SNsli/v9epg8nh1Oz59eaUuL6b7OxAR&#10;p/hnhl98RoeKmfbuSE0QRkGes1FBukxBsJwvMj7seUiyFGRVyv8Fqh8AAAD//wMAUEsBAi0AFAAG&#10;AAgAAAAhALaDOJL+AAAA4QEAABMAAAAAAAAAAAAAAAAAAAAAAFtDb250ZW50X1R5cGVzXS54bWxQ&#10;SwECLQAUAAYACAAAACEAOP0h/9YAAACUAQAACwAAAAAAAAAAAAAAAAAvAQAAX3JlbHMvLnJlbHNQ&#10;SwECLQAUAAYACAAAACEA6c5ANyICAABHBAAADgAAAAAAAAAAAAAAAAAuAgAAZHJzL2Uyb0RvYy54&#10;bWxQSwECLQAUAAYACAAAACEAeUYZON8AAAAIAQAADwAAAAAAAAAAAAAAAAB8BAAAZHJzL2Rvd25y&#10;ZXYueG1sUEsFBgAAAAAEAAQA8wAAAIgFAAAAAA==&#10;">
                <v:textbox>
                  <w:txbxContent>
                    <w:p w14:paraId="49162FE9" w14:textId="77777777" w:rsidR="00FF332B" w:rsidRPr="00544673" w:rsidRDefault="00FF332B" w:rsidP="00A8676C">
                      <w:pPr>
                        <w:rPr>
                          <w:rFonts w:cs="Arial"/>
                          <w:b/>
                          <w:bCs/>
                          <w:szCs w:val="22"/>
                        </w:rPr>
                      </w:pPr>
                      <w:r w:rsidRPr="00544673">
                        <w:rPr>
                          <w:rFonts w:cs="Arial"/>
                          <w:b/>
                          <w:bCs/>
                          <w:szCs w:val="22"/>
                        </w:rPr>
                        <w:t xml:space="preserve">Maintenance </w:t>
                      </w:r>
                      <w:r>
                        <w:rPr>
                          <w:rFonts w:cs="Arial"/>
                          <w:b/>
                          <w:bCs/>
                          <w:szCs w:val="22"/>
                        </w:rPr>
                        <w:t>p</w:t>
                      </w:r>
                      <w:r w:rsidRPr="00544673">
                        <w:rPr>
                          <w:rFonts w:cs="Arial"/>
                          <w:b/>
                          <w:bCs/>
                          <w:szCs w:val="22"/>
                        </w:rPr>
                        <w:t>lan</w:t>
                      </w:r>
                      <w:r>
                        <w:rPr>
                          <w:rFonts w:cs="Arial"/>
                          <w:b/>
                          <w:bCs/>
                          <w:szCs w:val="22"/>
                        </w:rPr>
                        <w:t xml:space="preserve"> for:</w:t>
                      </w:r>
                    </w:p>
                    <w:p w14:paraId="7338CDF7" w14:textId="77777777" w:rsidR="00FF332B" w:rsidRPr="00544673" w:rsidRDefault="00FF332B" w:rsidP="00A8676C">
                      <w:pPr>
                        <w:rPr>
                          <w:rFonts w:cs="Arial"/>
                          <w:b/>
                          <w:bCs/>
                          <w:szCs w:val="22"/>
                        </w:rPr>
                      </w:pPr>
                    </w:p>
                    <w:p w14:paraId="65427224" w14:textId="77777777" w:rsidR="00FF332B" w:rsidRDefault="00FF332B" w:rsidP="00A8676C">
                      <w:pPr>
                        <w:rPr>
                          <w:rFonts w:cs="Arial"/>
                          <w:szCs w:val="22"/>
                        </w:rPr>
                      </w:pPr>
                    </w:p>
                    <w:p w14:paraId="4121C132" w14:textId="77777777" w:rsidR="00FF332B" w:rsidRPr="00544673" w:rsidRDefault="00FF332B" w:rsidP="00A8676C">
                      <w:pPr>
                        <w:rPr>
                          <w:rFonts w:cs="Arial"/>
                          <w:szCs w:val="22"/>
                        </w:rPr>
                      </w:pPr>
                    </w:p>
                    <w:p w14:paraId="46FD6724" w14:textId="77777777" w:rsidR="00FF332B" w:rsidRDefault="00FF332B" w:rsidP="00A8676C">
                      <w:pPr>
                        <w:rPr>
                          <w:rFonts w:cs="Arial"/>
                          <w:b/>
                          <w:bCs/>
                          <w:szCs w:val="22"/>
                        </w:rPr>
                      </w:pPr>
                      <w:r w:rsidRPr="00544673">
                        <w:rPr>
                          <w:rFonts w:cs="Arial"/>
                          <w:b/>
                          <w:bCs/>
                          <w:szCs w:val="22"/>
                        </w:rPr>
                        <w:t>Time</w:t>
                      </w:r>
                      <w:r>
                        <w:rPr>
                          <w:rFonts w:cs="Arial"/>
                          <w:b/>
                          <w:bCs/>
                          <w:szCs w:val="22"/>
                        </w:rPr>
                        <w:t>f</w:t>
                      </w:r>
                      <w:r w:rsidRPr="00544673">
                        <w:rPr>
                          <w:rFonts w:cs="Arial"/>
                          <w:b/>
                          <w:bCs/>
                          <w:szCs w:val="22"/>
                        </w:rPr>
                        <w:t>rame</w:t>
                      </w:r>
                    </w:p>
                    <w:p w14:paraId="026AB0F7" w14:textId="77777777" w:rsidR="00FF332B" w:rsidRDefault="00FF332B" w:rsidP="00A8676C">
                      <w:pPr>
                        <w:rPr>
                          <w:rFonts w:cs="Arial"/>
                          <w:b/>
                          <w:bCs/>
                          <w:szCs w:val="22"/>
                        </w:rPr>
                      </w:pPr>
                    </w:p>
                    <w:p w14:paraId="5213A1E3" w14:textId="77777777" w:rsidR="00FF332B" w:rsidRPr="00544673" w:rsidRDefault="00FF332B" w:rsidP="00A8676C">
                      <w:pPr>
                        <w:rPr>
                          <w:rFonts w:cs="Arial"/>
                          <w:b/>
                          <w:bCs/>
                          <w:szCs w:val="22"/>
                        </w:rPr>
                      </w:pPr>
                    </w:p>
                    <w:p w14:paraId="5636571C" w14:textId="77777777" w:rsidR="00FF332B" w:rsidRPr="00544673" w:rsidRDefault="00FF332B" w:rsidP="00A8676C">
                      <w:pPr>
                        <w:rPr>
                          <w:rFonts w:cs="Arial"/>
                          <w:szCs w:val="22"/>
                        </w:rPr>
                      </w:pPr>
                    </w:p>
                    <w:p w14:paraId="7DB8AF40" w14:textId="77777777" w:rsidR="00FF332B" w:rsidRPr="00544673" w:rsidRDefault="00FF332B" w:rsidP="00A8676C">
                      <w:pPr>
                        <w:rPr>
                          <w:rFonts w:cs="Arial"/>
                          <w:b/>
                          <w:bCs/>
                          <w:szCs w:val="22"/>
                        </w:rPr>
                      </w:pPr>
                      <w:r w:rsidRPr="00544673">
                        <w:rPr>
                          <w:rFonts w:cs="Arial"/>
                          <w:b/>
                          <w:bCs/>
                          <w:szCs w:val="22"/>
                        </w:rPr>
                        <w:t xml:space="preserve">Typical </w:t>
                      </w:r>
                      <w:r>
                        <w:rPr>
                          <w:rFonts w:cs="Arial"/>
                          <w:b/>
                          <w:bCs/>
                          <w:szCs w:val="22"/>
                        </w:rPr>
                        <w:t>t</w:t>
                      </w:r>
                      <w:r w:rsidRPr="00544673">
                        <w:rPr>
                          <w:rFonts w:cs="Arial"/>
                          <w:b/>
                          <w:bCs/>
                          <w:szCs w:val="22"/>
                        </w:rPr>
                        <w:t>asks</w:t>
                      </w:r>
                    </w:p>
                    <w:p w14:paraId="31282189" w14:textId="77777777" w:rsidR="00FF332B" w:rsidRDefault="00FF332B"/>
                  </w:txbxContent>
                </v:textbox>
                <w10:wrap type="square"/>
              </v:shape>
            </w:pict>
          </mc:Fallback>
        </mc:AlternateContent>
      </w: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708AA" w14:textId="77777777" w:rsidR="00B65C67" w:rsidRDefault="00B65C67">
      <w:pPr>
        <w:spacing w:before="0" w:after="0"/>
      </w:pPr>
      <w:r>
        <w:separator/>
      </w:r>
    </w:p>
  </w:endnote>
  <w:endnote w:type="continuationSeparator" w:id="0">
    <w:p w14:paraId="6EAED2FB" w14:textId="77777777" w:rsidR="00B65C67" w:rsidRDefault="00B65C6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68433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B3E0C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C69C79C" wp14:editId="011BAAD4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3B8A987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E4C85CC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69C79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63B8A987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E4C85CC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D7543EF" wp14:editId="36BBF52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E5EB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F196B" w14:textId="77777777" w:rsidR="00B65C67" w:rsidRDefault="00B65C67">
      <w:pPr>
        <w:spacing w:before="0" w:after="0"/>
      </w:pPr>
      <w:r>
        <w:separator/>
      </w:r>
    </w:p>
  </w:footnote>
  <w:footnote w:type="continuationSeparator" w:id="0">
    <w:p w14:paraId="7000E46E" w14:textId="77777777" w:rsidR="00B65C67" w:rsidRDefault="00B65C6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18A77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F5D72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92BAF7C" wp14:editId="6BF7E26A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5B808766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1FB5E975" wp14:editId="20C9E52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BEE7831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1C22A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222189"/>
    <w:multiLevelType w:val="hybridMultilevel"/>
    <w:tmpl w:val="8EF4A2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2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32B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868EC"/>
    <w:rsid w:val="008C1F1C"/>
    <w:rsid w:val="008D47A6"/>
    <w:rsid w:val="009975A0"/>
    <w:rsid w:val="009C5C6E"/>
    <w:rsid w:val="00A2454C"/>
    <w:rsid w:val="00AE245C"/>
    <w:rsid w:val="00B054EC"/>
    <w:rsid w:val="00B634AC"/>
    <w:rsid w:val="00B65C67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A2603"/>
    <w:rsid w:val="00DE29A8"/>
    <w:rsid w:val="00F03E33"/>
    <w:rsid w:val="00F15749"/>
    <w:rsid w:val="00F42A36"/>
    <w:rsid w:val="00F82617"/>
    <w:rsid w:val="00F967EC"/>
    <w:rsid w:val="00FD52DA"/>
    <w:rsid w:val="00FF2FC2"/>
    <w:rsid w:val="00FF332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F381E0"/>
  <w15:docId w15:val="{7932C189-E267-44EC-BD61-C4B8EACB1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F3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776B48-9282-4720-BB37-5E2A4834A4E4}"/>
</file>

<file path=customXml/itemProps2.xml><?xml version="1.0" encoding="utf-8"?>
<ds:datastoreItem xmlns:ds="http://schemas.openxmlformats.org/officeDocument/2006/customXml" ds:itemID="{86DB542B-A404-43CF-9229-E38DD81F6B1C}"/>
</file>

<file path=customXml/itemProps3.xml><?xml version="1.0" encoding="utf-8"?>
<ds:datastoreItem xmlns:ds="http://schemas.openxmlformats.org/officeDocument/2006/customXml" ds:itemID="{B2EE142B-72B3-4011-8D03-103AECE5D889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0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natalie@justcontent.co.uk</cp:lastModifiedBy>
  <cp:revision>2</cp:revision>
  <cp:lastPrinted>2013-05-15T12:05:00Z</cp:lastPrinted>
  <dcterms:created xsi:type="dcterms:W3CDTF">2021-06-07T09:30:00Z</dcterms:created>
  <dcterms:modified xsi:type="dcterms:W3CDTF">2021-06-07T09:45:00Z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