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0966" w14:textId="77777777" w:rsidR="00291957" w:rsidRDefault="00291957" w:rsidP="0087125F">
      <w:pPr>
        <w:pStyle w:val="Unittitle"/>
      </w:pPr>
      <w:r>
        <w:t>3. Construction design principles</w:t>
      </w:r>
    </w:p>
    <w:p w14:paraId="24125D42" w14:textId="77777777" w:rsidR="00291957" w:rsidRPr="0087125F" w:rsidRDefault="00291957" w:rsidP="0087125F">
      <w:pPr>
        <w:pStyle w:val="Heading1"/>
      </w:pPr>
      <w:r w:rsidRPr="0087125F">
        <w:t>Worksheet 12: Roles of the planning team (2) (learner)</w:t>
      </w:r>
    </w:p>
    <w:p w14:paraId="6F90773A" w14:textId="77777777" w:rsidR="00291957" w:rsidRPr="00A16D01" w:rsidRDefault="00291957" w:rsidP="0053451F">
      <w:pPr>
        <w:rPr>
          <w:sz w:val="24"/>
        </w:rPr>
      </w:pPr>
    </w:p>
    <w:p w14:paraId="143AEC80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  <w:lang w:val="en-US"/>
        </w:rPr>
      </w:pPr>
      <w:r w:rsidRPr="00BB05BB">
        <w:rPr>
          <w:szCs w:val="22"/>
          <w:lang w:val="en-US"/>
        </w:rPr>
        <w:t>Give a brief overview of the role of a quantity surveyor.</w:t>
      </w:r>
    </w:p>
    <w:p w14:paraId="338FAADD" w14:textId="77777777" w:rsidR="00291957" w:rsidRPr="00BB05BB" w:rsidRDefault="00291957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299ABB40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0E4D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FBA845C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74914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F5C15C" w14:textId="46BA5091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Who would employ a building inspector?</w:t>
      </w:r>
    </w:p>
    <w:p w14:paraId="6207B03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C007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8FC73E1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7F64985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2E6F316F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AC8390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E419DBB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List three designated times when a building inspector will be required to visit a site.</w:t>
      </w:r>
    </w:p>
    <w:p w14:paraId="664D126E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C8FDC6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ABC596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26BF1219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0B2613CA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ED1E388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512A64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  <w:lang w:val="en-US"/>
        </w:rPr>
        <w:t>What is COW an acronym for?</w:t>
      </w:r>
    </w:p>
    <w:p w14:paraId="17810141" w14:textId="77777777" w:rsidR="00291957" w:rsidRPr="00BB05BB" w:rsidRDefault="00291957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BB05BB">
        <w:rPr>
          <w:szCs w:val="22"/>
        </w:rPr>
        <w:t xml:space="preserve">  </w:t>
      </w:r>
    </w:p>
    <w:p w14:paraId="4B19D4D5" w14:textId="77777777" w:rsidR="00291957" w:rsidRPr="00BB05BB" w:rsidRDefault="00291957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906CE64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5289217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0796C4D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D3C87B0" w14:textId="77777777" w:rsidR="00291957" w:rsidRPr="00BB05BB" w:rsidRDefault="00291957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62E29E1" w14:textId="77777777" w:rsidR="00291957" w:rsidRPr="00BB05BB" w:rsidRDefault="00291957" w:rsidP="0037530D">
      <w:pPr>
        <w:pStyle w:val="Normalnumberedlist"/>
        <w:numPr>
          <w:ilvl w:val="0"/>
          <w:numId w:val="37"/>
        </w:numPr>
        <w:rPr>
          <w:szCs w:val="22"/>
        </w:rPr>
      </w:pPr>
      <w:r w:rsidRPr="00BB05BB">
        <w:rPr>
          <w:szCs w:val="22"/>
        </w:rPr>
        <w:t>Why is it important to discuss materials/products with manufacturers and suppliers during the planning stage?</w:t>
      </w:r>
    </w:p>
    <w:p w14:paraId="24096665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7A9F960" w14:textId="77777777" w:rsidR="00291957" w:rsidRPr="00BB05BB" w:rsidRDefault="00291957" w:rsidP="00110217">
      <w:pPr>
        <w:rPr>
          <w:rFonts w:cs="Arial"/>
          <w:szCs w:val="22"/>
        </w:rPr>
      </w:pPr>
    </w:p>
    <w:p w14:paraId="6ED092B1" w14:textId="77777777" w:rsidR="00291957" w:rsidRPr="00BB05BB" w:rsidRDefault="00291957" w:rsidP="00B519EA">
      <w:pPr>
        <w:pStyle w:val="Answer"/>
        <w:ind w:left="0"/>
      </w:pPr>
    </w:p>
    <w:p w14:paraId="529880B1" w14:textId="77777777" w:rsidR="00291957" w:rsidRPr="00BB05BB" w:rsidRDefault="00291957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DF1D3" w14:textId="77777777" w:rsidR="00291957" w:rsidRPr="00BB05BB" w:rsidRDefault="00291957" w:rsidP="00110217">
      <w:pPr>
        <w:rPr>
          <w:rFonts w:cs="Arial"/>
          <w:szCs w:val="22"/>
        </w:rPr>
      </w:pPr>
    </w:p>
    <w:p w14:paraId="4382F83B" w14:textId="77777777" w:rsidR="00291957" w:rsidRPr="00BB05BB" w:rsidRDefault="00291957" w:rsidP="00B519EA">
      <w:pPr>
        <w:pStyle w:val="Answer"/>
        <w:ind w:left="0"/>
      </w:pPr>
    </w:p>
    <w:p w14:paraId="1279BB57" w14:textId="77777777" w:rsidR="00291957" w:rsidRPr="00BB05BB" w:rsidRDefault="00291957" w:rsidP="00474F67">
      <w:pPr>
        <w:rPr>
          <w:rFonts w:cs="Arial"/>
          <w:szCs w:val="22"/>
        </w:rPr>
      </w:pPr>
    </w:p>
    <w:p w14:paraId="6314AC28" w14:textId="77777777" w:rsidR="00291957" w:rsidRPr="00BB05BB" w:rsidRDefault="00291957" w:rsidP="00AD179E">
      <w:pPr>
        <w:pStyle w:val="Answer"/>
        <w:tabs>
          <w:tab w:val="left" w:pos="2400"/>
        </w:tabs>
      </w:pPr>
      <w:r w:rsidRPr="00BB05BB">
        <w:tab/>
      </w:r>
    </w:p>
    <w:p w14:paraId="48128CE5" w14:textId="77777777" w:rsidR="00474F67" w:rsidRPr="00BB05BB" w:rsidRDefault="00474F67" w:rsidP="00474F67">
      <w:pPr>
        <w:rPr>
          <w:rFonts w:cs="Arial"/>
          <w:szCs w:val="22"/>
        </w:rPr>
      </w:pPr>
    </w:p>
    <w:p w14:paraId="0AB4190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1109" w14:textId="77777777" w:rsidR="00291957" w:rsidRDefault="00291957">
      <w:pPr>
        <w:spacing w:before="0" w:after="0"/>
      </w:pPr>
      <w:r>
        <w:separator/>
      </w:r>
    </w:p>
  </w:endnote>
  <w:endnote w:type="continuationSeparator" w:id="0">
    <w:p w14:paraId="61D8C07F" w14:textId="77777777" w:rsidR="00291957" w:rsidRDefault="002919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D6E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A454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C78B9" wp14:editId="74401DB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E3AEB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5B387D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C78B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CE3AEB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5B387D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C0940D" wp14:editId="28FC94C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B05BB">
      <w:fldChar w:fldCharType="begin"/>
    </w:r>
    <w:r w:rsidR="00BB05BB">
      <w:instrText xml:space="preserve"> NUMPAGES   \* MERGEFORMAT </w:instrText>
    </w:r>
    <w:r w:rsidR="00BB05BB">
      <w:fldChar w:fldCharType="separate"/>
    </w:r>
    <w:r w:rsidR="00F03E33">
      <w:t>1</w:t>
    </w:r>
    <w:r w:rsidR="00BB05B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891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0708A" w14:textId="77777777" w:rsidR="00291957" w:rsidRDefault="00291957">
      <w:pPr>
        <w:spacing w:before="0" w:after="0"/>
      </w:pPr>
      <w:r>
        <w:separator/>
      </w:r>
    </w:p>
  </w:footnote>
  <w:footnote w:type="continuationSeparator" w:id="0">
    <w:p w14:paraId="7452CF6B" w14:textId="77777777" w:rsidR="00291957" w:rsidRDefault="002919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0D0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EBC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01A61D6" wp14:editId="7F2814C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CF0228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B2CFF1" wp14:editId="49E037E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F4A43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495E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0740B"/>
    <w:multiLevelType w:val="hybridMultilevel"/>
    <w:tmpl w:val="FB1E53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13876"/>
    <w:multiLevelType w:val="hybridMultilevel"/>
    <w:tmpl w:val="D1B6E8C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E0813"/>
    <w:multiLevelType w:val="hybridMultilevel"/>
    <w:tmpl w:val="2D00C660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21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95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91957"/>
    <w:rsid w:val="002D07A8"/>
    <w:rsid w:val="003405EA"/>
    <w:rsid w:val="0037530D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B05BB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987F2A"/>
  <w15:docId w15:val="{DB6092CF-CDDE-4D8B-A2E6-6A89A9CB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2021-09-21T14:15:00Z</dcterms:created>
  <dcterms:modified xsi:type="dcterms:W3CDTF">2021-09-23T10:52:00Z</dcterms:modified>
</cp:coreProperties>
</file>