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48547" w14:textId="77777777" w:rsidR="00FB0483" w:rsidRDefault="00FB0483" w:rsidP="006419C9">
      <w:pPr>
        <w:pStyle w:val="Unittitle"/>
      </w:pPr>
      <w:r>
        <w:t>3. Construction design principles</w:t>
      </w:r>
    </w:p>
    <w:p w14:paraId="23E9B575" w14:textId="77777777" w:rsidR="00FB0483" w:rsidRPr="00611F17" w:rsidRDefault="00FB0483" w:rsidP="00611F17">
      <w:pPr>
        <w:pStyle w:val="Heading1"/>
      </w:pPr>
      <w:r w:rsidRPr="00611F17">
        <w:t>Worksheet 13: Hierarchal structure (tutor)</w:t>
      </w:r>
    </w:p>
    <w:p w14:paraId="57E319FA" w14:textId="77777777" w:rsidR="00FB0483" w:rsidRDefault="00FB0483">
      <w:pPr>
        <w:rPr>
          <w:rFonts w:cs="Arial"/>
          <w:color w:val="000000" w:themeColor="text1"/>
        </w:rPr>
      </w:pPr>
      <w:r w:rsidRPr="00611DE6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  <w:r w:rsidRPr="00611DE6">
        <w:rPr>
          <w:rFonts w:cs="Arial"/>
          <w:color w:val="000000" w:themeColor="text1"/>
        </w:rPr>
        <w:t xml:space="preserve"> </w:t>
      </w:r>
    </w:p>
    <w:p w14:paraId="3E6868CF" w14:textId="77777777" w:rsidR="00FB0483" w:rsidRPr="00611DE6" w:rsidRDefault="00FB0483">
      <w:pPr>
        <w:rPr>
          <w:rFonts w:cs="Arial"/>
          <w:color w:val="000000" w:themeColor="text1"/>
        </w:rPr>
      </w:pPr>
    </w:p>
    <w:p w14:paraId="468990A2" w14:textId="16621AA7" w:rsidR="00FB0483" w:rsidRDefault="00FB0483" w:rsidP="00A100C8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  <w:r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  <w:r w:rsidR="00FD445B" w:rsidRPr="00FD445B">
        <w:rPr>
          <w:rFonts w:cs="Arial"/>
          <w:color w:val="000000" w:themeColor="text1"/>
        </w:rPr>
        <w:t xml:space="preserve"> </w:t>
      </w:r>
      <w:r w:rsidR="00FD445B"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="00FD445B" w:rsidRPr="00FD140D">
        <w:rPr>
          <w:rFonts w:cs="Arial"/>
          <w:color w:val="000000" w:themeColor="text1"/>
        </w:rPr>
        <w:t>Client</w:t>
      </w:r>
      <w:r w:rsidR="00FD445B">
        <w:rPr>
          <w:rFonts w:cs="Arial"/>
          <w:color w:val="000000" w:themeColor="text1"/>
        </w:rPr>
        <w:tab/>
      </w:r>
    </w:p>
    <w:p w14:paraId="267E82FA" w14:textId="7A1C5C45" w:rsidR="00FB0483" w:rsidRPr="00FD140D" w:rsidRDefault="00FB0483" w:rsidP="00A100C8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5E73686A" w14:textId="77777777" w:rsidR="00FB0483" w:rsidRPr="00611DE6" w:rsidRDefault="00FB0483">
      <w:pPr>
        <w:rPr>
          <w:rFonts w:cs="Arial"/>
          <w:color w:val="000000" w:themeColor="text1"/>
        </w:rPr>
      </w:pPr>
    </w:p>
    <w:p w14:paraId="0C79A22C" w14:textId="77777777" w:rsidR="00FB0483" w:rsidRPr="00611DE6" w:rsidRDefault="00FB0483">
      <w:pPr>
        <w:rPr>
          <w:rFonts w:cs="Arial"/>
          <w:color w:val="000000" w:themeColor="text1"/>
        </w:rPr>
      </w:pPr>
    </w:p>
    <w:p w14:paraId="314F2889" w14:textId="77777777" w:rsidR="00FB0483" w:rsidRPr="00611DE6" w:rsidRDefault="00FB0483">
      <w:pPr>
        <w:rPr>
          <w:rFonts w:cs="Arial"/>
          <w:color w:val="000000" w:themeColor="text1"/>
        </w:rPr>
      </w:pPr>
    </w:p>
    <w:p w14:paraId="44D2CC3D" w14:textId="46878D6D" w:rsidR="00FB0483" w:rsidRPr="00611DE6" w:rsidRDefault="00FB0483">
      <w:pPr>
        <w:rPr>
          <w:rFonts w:cs="Arial"/>
          <w:color w:val="000000" w:themeColor="text1"/>
        </w:rPr>
      </w:pP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3B3554" wp14:editId="613B5697">
                <wp:simplePos x="0" y="0"/>
                <wp:positionH relativeFrom="column">
                  <wp:posOffset>2812415</wp:posOffset>
                </wp:positionH>
                <wp:positionV relativeFrom="paragraph">
                  <wp:posOffset>1565910</wp:posOffset>
                </wp:positionV>
                <wp:extent cx="2391507" cy="1237468"/>
                <wp:effectExtent l="0" t="0" r="889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8B2016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Structural engineer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B35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1.45pt;margin-top:123.3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" fillcolor="white [3201]" strokeweight=".5pt">
                <v:textbox>
                  <w:txbxContent>
                    <w:p w14:paraId="258B2016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Structural engineer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1B57DD" wp14:editId="22068125">
                <wp:simplePos x="0" y="0"/>
                <wp:positionH relativeFrom="column">
                  <wp:posOffset>2181225</wp:posOffset>
                </wp:positionH>
                <wp:positionV relativeFrom="paragraph">
                  <wp:posOffset>2358390</wp:posOffset>
                </wp:positionV>
                <wp:extent cx="616096" cy="0"/>
                <wp:effectExtent l="25400" t="63500" r="0" b="762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D3C68" id="Straight Arrow Connector 16" o:spid="_x0000_s1026" type="#_x0000_t32" style="position:absolute;margin-left:171.75pt;margin-top:185.7pt;width:48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" strokecolor="#4472c4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952355" wp14:editId="6A796B3D">
                <wp:simplePos x="0" y="0"/>
                <wp:positionH relativeFrom="column">
                  <wp:posOffset>-156845</wp:posOffset>
                </wp:positionH>
                <wp:positionV relativeFrom="paragraph">
                  <wp:posOffset>3113405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B2EF9E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Main contractor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52355" id="Text Box 5" o:spid="_x0000_s1027" type="#_x0000_t202" style="position:absolute;margin-left:-12.35pt;margin-top:245.15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" fillcolor="white [3201]" strokeweight=".5pt">
                <v:textbox>
                  <w:txbxContent>
                    <w:p w14:paraId="60B2EF9E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Main contractor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13EAA3" wp14:editId="4A1D4322">
                <wp:simplePos x="0" y="0"/>
                <wp:positionH relativeFrom="column">
                  <wp:posOffset>1663699</wp:posOffset>
                </wp:positionH>
                <wp:positionV relativeFrom="paragraph">
                  <wp:posOffset>899795</wp:posOffset>
                </wp:positionV>
                <wp:extent cx="1125855" cy="686435"/>
                <wp:effectExtent l="38100" t="38100" r="55245" b="5651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5855" cy="68643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28E7A" id="Straight Arrow Connector 8" o:spid="_x0000_s1026" type="#_x0000_t32" style="position:absolute;margin-left:131pt;margin-top:70.85pt;width:88.65pt;height:54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" strokecolor="#5b9bd5 [3204]" strokeweight="1.5pt">
                <v:stroke startarrow="block" endarrow="block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A559F9" wp14:editId="65799180">
                <wp:simplePos x="0" y="0"/>
                <wp:positionH relativeFrom="column">
                  <wp:posOffset>2191385</wp:posOffset>
                </wp:positionH>
                <wp:positionV relativeFrom="paragraph">
                  <wp:posOffset>2771775</wp:posOffset>
                </wp:positionV>
                <wp:extent cx="598805" cy="393065"/>
                <wp:effectExtent l="38100" t="38100" r="48895" b="6413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05" cy="3930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C357D" id="Straight Arrow Connector 12" o:spid="_x0000_s1026" type="#_x0000_t32" style="position:absolute;margin-left:172.55pt;margin-top:218.25pt;width:47.15pt;height:3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CFD8DC" wp14:editId="57BF1EFA">
                <wp:simplePos x="0" y="0"/>
                <wp:positionH relativeFrom="column">
                  <wp:posOffset>-201295</wp:posOffset>
                </wp:positionH>
                <wp:positionV relativeFrom="paragraph">
                  <wp:posOffset>1604010</wp:posOffset>
                </wp:positionV>
                <wp:extent cx="2391410" cy="1167130"/>
                <wp:effectExtent l="0" t="0" r="8890" b="139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EDA9F5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Architect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FD8DC" id="Text Box 6" o:spid="_x0000_s1028" type="#_x0000_t202" style="position:absolute;margin-left:-15.85pt;margin-top:126.3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" fillcolor="white [3201]" strokeweight=".5pt">
                <v:textbox>
                  <w:txbxContent>
                    <w:p w14:paraId="3DEDA9F5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Architect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14395B" wp14:editId="54E93E69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25400" t="63500" r="0" b="762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B74D89" id="Straight Arrow Connector 9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0C20A2" wp14:editId="534C9C33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63500" t="25400" r="38100" b="425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07B7C7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136F4" wp14:editId="58761418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ED05A2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Client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136F4" id="Text Box 15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" fillcolor="white [3212]" strokecolor="black [3200]">
                <v:stroke joinstyle="round"/>
                <v:textbox>
                  <w:txbxContent>
                    <w:p w14:paraId="04ED05A2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Client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EDB44F" wp14:editId="6E2B2180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E3AADE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Supplier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DB44F" id="Text Box 17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" fillcolor="white [3201]" strokeweight=".5pt">
                <v:textbox>
                  <w:txbxContent>
                    <w:p w14:paraId="0CE3AADE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Supplier</w:t>
                      </w:r>
                    </w:p>
                  </w:txbxContent>
                </v:textbox>
              </v:shape>
            </w:pict>
          </mc:Fallback>
        </mc:AlternateContent>
      </w:r>
    </w:p>
    <w:p w14:paraId="65F20A0A" w14:textId="77777777" w:rsidR="00FB0483" w:rsidRDefault="00FB0483" w:rsidP="00474F67">
      <w:pPr>
        <w:rPr>
          <w:rFonts w:cs="Arial"/>
          <w:szCs w:val="22"/>
        </w:rPr>
      </w:pPr>
    </w:p>
    <w:p w14:paraId="1177FF39" w14:textId="77777777" w:rsidR="00FB0483" w:rsidRDefault="00FB0483" w:rsidP="00AD179E">
      <w:pPr>
        <w:pStyle w:val="Answer"/>
        <w:tabs>
          <w:tab w:val="left" w:pos="2400"/>
        </w:tabs>
      </w:pPr>
      <w:r>
        <w:tab/>
      </w:r>
    </w:p>
    <w:p w14:paraId="5D0A5A8D" w14:textId="77777777" w:rsidR="00474F67" w:rsidRDefault="00474F67" w:rsidP="00474F67">
      <w:pPr>
        <w:rPr>
          <w:rFonts w:cs="Arial"/>
          <w:szCs w:val="22"/>
        </w:rPr>
      </w:pPr>
    </w:p>
    <w:p w14:paraId="7140C63C" w14:textId="56C08AAB" w:rsidR="006E1028" w:rsidRDefault="00CD2244" w:rsidP="006E1028">
      <w:pPr>
        <w:pStyle w:val="Answer"/>
      </w:pP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53B16B" wp14:editId="16EC2A59">
                <wp:simplePos x="0" y="0"/>
                <wp:positionH relativeFrom="column">
                  <wp:posOffset>2164715</wp:posOffset>
                </wp:positionH>
                <wp:positionV relativeFrom="paragraph">
                  <wp:posOffset>3368675</wp:posOffset>
                </wp:positionV>
                <wp:extent cx="679450" cy="711200"/>
                <wp:effectExtent l="38100" t="38100" r="63500" b="508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450" cy="7112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DF78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70.45pt;margin-top:265.25pt;width:53.5pt;height:5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B10D6F" wp14:editId="32F2321F">
                <wp:simplePos x="0" y="0"/>
                <wp:positionH relativeFrom="column">
                  <wp:posOffset>2754630</wp:posOffset>
                </wp:positionH>
                <wp:positionV relativeFrom="paragraph">
                  <wp:posOffset>4107815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070A5" w14:textId="77777777" w:rsidR="00FB0483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Building service</w:t>
                            </w:r>
                          </w:p>
                          <w:p w14:paraId="2F6E5816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B10D6F" id="Text Box 18" o:spid="_x0000_s1031" type="#_x0000_t202" style="position:absolute;left:0;text-align:left;margin-left:216.9pt;margin-top:323.4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" fillcolor="white [3201]" strokeweight=".5pt">
                <v:textbox>
                  <w:txbxContent>
                    <w:p w14:paraId="598070A5" w14:textId="77777777" w:rsidR="00FB0483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Building service</w:t>
                      </w:r>
                    </w:p>
                    <w:p w14:paraId="2F6E5816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9E5719" wp14:editId="65F31B42">
                <wp:simplePos x="0" y="0"/>
                <wp:positionH relativeFrom="column">
                  <wp:posOffset>1104264</wp:posOffset>
                </wp:positionH>
                <wp:positionV relativeFrom="paragraph">
                  <wp:posOffset>3394075</wp:posOffset>
                </wp:positionV>
                <wp:extent cx="45719" cy="654050"/>
                <wp:effectExtent l="38100" t="38100" r="88265" b="508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6540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66F82" id="Straight Arrow Connector 13" o:spid="_x0000_s1026" type="#_x0000_t32" style="position:absolute;margin-left:86.95pt;margin-top:267.25pt;width:3.6pt;height:51.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86DC2A" wp14:editId="134EC32D">
                <wp:simplePos x="0" y="0"/>
                <wp:positionH relativeFrom="column">
                  <wp:posOffset>-210820</wp:posOffset>
                </wp:positionH>
                <wp:positionV relativeFrom="paragraph">
                  <wp:posOffset>4093845</wp:posOffset>
                </wp:positionV>
                <wp:extent cx="2391410" cy="1167130"/>
                <wp:effectExtent l="0" t="0" r="2159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DFED2F" w14:textId="77777777" w:rsidR="00FB0483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Construction</w:t>
                            </w:r>
                          </w:p>
                          <w:p w14:paraId="619AD9F2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6DC2A" id="Text Box 7" o:spid="_x0000_s1032" type="#_x0000_t202" style="position:absolute;left:0;text-align:left;margin-left:-16.6pt;margin-top:322.35pt;width:188.3pt;height:91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" fillcolor="white [3201]" strokeweight=".5pt">
                <v:textbox>
                  <w:txbxContent>
                    <w:p w14:paraId="18DFED2F" w14:textId="77777777" w:rsidR="00FB0483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Construction</w:t>
                      </w:r>
                    </w:p>
                    <w:p w14:paraId="619AD9F2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45DC9" w14:textId="77777777" w:rsidR="00FB0483" w:rsidRDefault="00FB0483">
      <w:pPr>
        <w:spacing w:before="0" w:after="0"/>
      </w:pPr>
      <w:r>
        <w:separator/>
      </w:r>
    </w:p>
  </w:endnote>
  <w:endnote w:type="continuationSeparator" w:id="0">
    <w:p w14:paraId="4705CBC5" w14:textId="77777777" w:rsidR="00FB0483" w:rsidRDefault="00FB04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AB2A9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8BFD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350411" wp14:editId="79E9DA50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8949E3B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887193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35041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58949E3B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887193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B691C9C" wp14:editId="2A7B55B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AC94C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1E508" w14:textId="77777777" w:rsidR="00FB0483" w:rsidRDefault="00FB0483">
      <w:pPr>
        <w:spacing w:before="0" w:after="0"/>
      </w:pPr>
      <w:r>
        <w:separator/>
      </w:r>
    </w:p>
  </w:footnote>
  <w:footnote w:type="continuationSeparator" w:id="0">
    <w:p w14:paraId="4C0420C8" w14:textId="77777777" w:rsidR="00FB0483" w:rsidRDefault="00FB04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78F7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3197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D5F2E77" wp14:editId="17864D1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8D519C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6485E99" wp14:editId="7161D4F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F6249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189F3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6A9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48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1F17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D2244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B0483"/>
    <w:rsid w:val="00FD44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9115872"/>
  <w15:docId w15:val="{A06379E8-8830-41AA-98F4-AE4FEB98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2021-09-21T14:17:00Z</dcterms:created>
  <dcterms:modified xsi:type="dcterms:W3CDTF">2021-09-23T10:54:00Z</dcterms:modified>
</cp:coreProperties>
</file>