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12420" w14:textId="77777777" w:rsidR="006348A0" w:rsidRDefault="006348A0" w:rsidP="0071627B">
      <w:pPr>
        <w:pStyle w:val="Unittitle"/>
      </w:pPr>
      <w:r>
        <w:t>3. Construction design principles</w:t>
      </w:r>
    </w:p>
    <w:p w14:paraId="7C33C54D" w14:textId="77777777" w:rsidR="006348A0" w:rsidRPr="0071627B" w:rsidRDefault="006348A0" w:rsidP="0071627B">
      <w:pPr>
        <w:pStyle w:val="Heading1"/>
      </w:pPr>
      <w:r w:rsidRPr="0071627B">
        <w:t>Worksheet 14: Planning permission (1) (learner)</w:t>
      </w:r>
    </w:p>
    <w:p w14:paraId="6925078B" w14:textId="77777777" w:rsidR="006348A0" w:rsidRPr="00EC4B17" w:rsidRDefault="006348A0" w:rsidP="00216149">
      <w:pPr>
        <w:rPr>
          <w:rFonts w:cs="Arial"/>
          <w:szCs w:val="22"/>
        </w:rPr>
      </w:pPr>
      <w:r w:rsidRPr="00EC4B17">
        <w:rPr>
          <w:rFonts w:cs="Arial"/>
          <w:szCs w:val="22"/>
        </w:rPr>
        <w:t>Circle the correct answers to these questions.</w:t>
      </w:r>
    </w:p>
    <w:p w14:paraId="4C9F40FA" w14:textId="77777777" w:rsidR="006348A0" w:rsidRPr="00EC4B17" w:rsidRDefault="006348A0" w:rsidP="00216149">
      <w:pPr>
        <w:rPr>
          <w:rFonts w:cs="Arial"/>
          <w:szCs w:val="22"/>
        </w:rPr>
      </w:pPr>
    </w:p>
    <w:p w14:paraId="148C9CBA" w14:textId="6AC5B8AD" w:rsidR="006348A0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can be built under permitted development rights?</w:t>
      </w:r>
    </w:p>
    <w:p w14:paraId="3E4AAE7F" w14:textId="77777777" w:rsidR="00343C24" w:rsidRPr="00EC4B17" w:rsidRDefault="00343C24" w:rsidP="00343C24">
      <w:pPr>
        <w:rPr>
          <w:rFonts w:cs="Arial"/>
          <w:szCs w:val="22"/>
        </w:rPr>
      </w:pPr>
    </w:p>
    <w:p w14:paraId="545E7EF6" w14:textId="4D91D050" w:rsidR="006348A0" w:rsidRPr="00EC4B17" w:rsidRDefault="006348A0" w:rsidP="00343C24">
      <w:pPr>
        <w:pStyle w:val="Answernumbered"/>
        <w:numPr>
          <w:ilvl w:val="0"/>
          <w:numId w:val="37"/>
        </w:numPr>
        <w:rPr>
          <w:szCs w:val="22"/>
        </w:rPr>
      </w:pPr>
      <w:r w:rsidRPr="00EC4B17">
        <w:rPr>
          <w:szCs w:val="22"/>
        </w:rPr>
        <w:t>A new two-storey house in an existing garden.</w:t>
      </w:r>
    </w:p>
    <w:p w14:paraId="483987B2" w14:textId="62500EB7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 xml:space="preserve">A new </w:t>
      </w:r>
      <w:proofErr w:type="gramStart"/>
      <w:r w:rsidRPr="00EC4B17">
        <w:rPr>
          <w:szCs w:val="22"/>
        </w:rPr>
        <w:t>single-storey</w:t>
      </w:r>
      <w:proofErr w:type="gramEnd"/>
      <w:r w:rsidRPr="00EC4B17">
        <w:rPr>
          <w:szCs w:val="22"/>
        </w:rPr>
        <w:t xml:space="preserve"> building in its own plot.</w:t>
      </w:r>
    </w:p>
    <w:p w14:paraId="621799D2" w14:textId="33F89D4D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>A two-storey extension to a single-storey house.</w:t>
      </w:r>
    </w:p>
    <w:p w14:paraId="3E74E52E" w14:textId="0EA83B4F" w:rsidR="006348A0" w:rsidRPr="00EC4B17" w:rsidRDefault="006348A0" w:rsidP="00343C24">
      <w:pPr>
        <w:pStyle w:val="Answernumbered"/>
        <w:numPr>
          <w:ilvl w:val="0"/>
          <w:numId w:val="37"/>
        </w:numPr>
        <w:rPr>
          <w:rFonts w:cs="Arial"/>
          <w:szCs w:val="22"/>
        </w:rPr>
      </w:pPr>
      <w:r w:rsidRPr="00EC4B17">
        <w:rPr>
          <w:szCs w:val="22"/>
        </w:rPr>
        <w:t>A single-storey extension to a two-storey house.</w:t>
      </w:r>
    </w:p>
    <w:p w14:paraId="2588F206" w14:textId="77777777" w:rsidR="006348A0" w:rsidRPr="00EC4B17" w:rsidRDefault="006348A0" w:rsidP="00216149">
      <w:pPr>
        <w:pStyle w:val="Answernumbered"/>
        <w:numPr>
          <w:ilvl w:val="0"/>
          <w:numId w:val="0"/>
        </w:numPr>
        <w:ind w:left="714" w:hanging="357"/>
        <w:rPr>
          <w:szCs w:val="22"/>
        </w:rPr>
      </w:pPr>
    </w:p>
    <w:p w14:paraId="11B9A1A1" w14:textId="6684EEEF" w:rsidR="006348A0" w:rsidRPr="00EC4B17" w:rsidRDefault="006348A0" w:rsidP="00343C24">
      <w:pPr>
        <w:pStyle w:val="Answernumbered"/>
        <w:numPr>
          <w:ilvl w:val="0"/>
          <w:numId w:val="36"/>
        </w:numPr>
        <w:spacing w:after="80"/>
        <w:ind w:left="357" w:hanging="357"/>
        <w:rPr>
          <w:szCs w:val="22"/>
        </w:rPr>
      </w:pPr>
      <w:r w:rsidRPr="00EC4B17">
        <w:rPr>
          <w:szCs w:val="22"/>
        </w:rPr>
        <w:t>Is building control required when building using permitted development rights?</w:t>
      </w:r>
    </w:p>
    <w:p w14:paraId="14CF2B88" w14:textId="77777777" w:rsidR="00343C24" w:rsidRPr="00EC4B17" w:rsidRDefault="00343C24" w:rsidP="00343C24">
      <w:pPr>
        <w:pStyle w:val="Answernumbered"/>
        <w:numPr>
          <w:ilvl w:val="0"/>
          <w:numId w:val="0"/>
        </w:numPr>
        <w:spacing w:after="80"/>
        <w:ind w:left="714" w:hanging="357"/>
        <w:rPr>
          <w:szCs w:val="22"/>
        </w:rPr>
      </w:pPr>
    </w:p>
    <w:p w14:paraId="070D680D" w14:textId="0F899CE7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Yes, because all new builds require final approval.</w:t>
      </w:r>
    </w:p>
    <w:p w14:paraId="285D5EFD" w14:textId="30ED08E7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No, as visits are only required during demolition.</w:t>
      </w:r>
    </w:p>
    <w:p w14:paraId="2111E674" w14:textId="66D4E591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No, as its only required under retrospective planning.</w:t>
      </w:r>
    </w:p>
    <w:p w14:paraId="46C2C21D" w14:textId="608EBBBE" w:rsidR="006348A0" w:rsidRPr="00EC4B17" w:rsidRDefault="006348A0" w:rsidP="00343C24">
      <w:pPr>
        <w:pStyle w:val="Answernumbered"/>
        <w:numPr>
          <w:ilvl w:val="0"/>
          <w:numId w:val="38"/>
        </w:numPr>
        <w:ind w:left="714" w:hanging="357"/>
        <w:rPr>
          <w:rFonts w:cs="Arial"/>
          <w:szCs w:val="22"/>
        </w:rPr>
      </w:pPr>
      <w:r w:rsidRPr="00EC4B17">
        <w:rPr>
          <w:szCs w:val="22"/>
        </w:rPr>
        <w:t>Yes, as approval is only required for small projects.</w:t>
      </w:r>
    </w:p>
    <w:p w14:paraId="389DA16F" w14:textId="77777777" w:rsidR="006348A0" w:rsidRPr="00EC4B17" w:rsidRDefault="006348A0" w:rsidP="00216149">
      <w:pPr>
        <w:pStyle w:val="Answernumbered"/>
        <w:numPr>
          <w:ilvl w:val="0"/>
          <w:numId w:val="0"/>
        </w:numPr>
        <w:rPr>
          <w:szCs w:val="22"/>
        </w:rPr>
      </w:pPr>
    </w:p>
    <w:p w14:paraId="1247036E" w14:textId="404A4E2C" w:rsidR="006348A0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are the purposes of submitting an outline planning application?</w:t>
      </w:r>
    </w:p>
    <w:p w14:paraId="5186DBDF" w14:textId="0D6E0B81" w:rsidR="006348A0" w:rsidRPr="00EC4B17" w:rsidRDefault="006348A0" w:rsidP="00343C24">
      <w:pPr>
        <w:pStyle w:val="ListParagraph"/>
        <w:spacing w:before="0"/>
        <w:ind w:left="357"/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Select </w:t>
      </w:r>
      <w:r w:rsidRPr="00EC4B17">
        <w:rPr>
          <w:rFonts w:cs="Arial"/>
          <w:b/>
          <w:bCs/>
          <w:szCs w:val="22"/>
        </w:rPr>
        <w:t xml:space="preserve">two </w:t>
      </w:r>
      <w:r w:rsidRPr="00EC4B17">
        <w:rPr>
          <w:rFonts w:cs="Arial"/>
          <w:szCs w:val="22"/>
        </w:rPr>
        <w:t>answers.</w:t>
      </w:r>
    </w:p>
    <w:p w14:paraId="51BC0EC2" w14:textId="77777777" w:rsidR="00343C24" w:rsidRPr="00EC4B17" w:rsidRDefault="00343C24" w:rsidP="00343C24">
      <w:pPr>
        <w:pStyle w:val="ListParagraph"/>
        <w:spacing w:before="0"/>
        <w:ind w:left="357"/>
        <w:rPr>
          <w:rFonts w:cs="Arial"/>
          <w:szCs w:val="22"/>
        </w:rPr>
      </w:pPr>
    </w:p>
    <w:p w14:paraId="3DADD533" w14:textId="33CF6A44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To see if full approval might be granted in principle. </w:t>
      </w:r>
    </w:p>
    <w:p w14:paraId="50D8E18A" w14:textId="42E1E4A0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It confirms that all building regulations are complied with.</w:t>
      </w:r>
    </w:p>
    <w:p w14:paraId="2B514712" w14:textId="53BF9E76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To show the local planning department detailed drawings.</w:t>
      </w:r>
    </w:p>
    <w:p w14:paraId="68205281" w14:textId="1AB60E57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Removes the need for the submission of full planning permission. </w:t>
      </w:r>
    </w:p>
    <w:p w14:paraId="3B0A1E51" w14:textId="1999147A" w:rsidR="006348A0" w:rsidRPr="00EC4B17" w:rsidRDefault="006348A0" w:rsidP="00343C24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Full detailed drawings and specification are not required at this stage.</w:t>
      </w:r>
    </w:p>
    <w:p w14:paraId="0E39E225" w14:textId="77777777" w:rsidR="006348A0" w:rsidRPr="00EC4B17" w:rsidRDefault="006348A0" w:rsidP="00216149">
      <w:pPr>
        <w:pStyle w:val="ListParagraph"/>
        <w:ind w:left="783"/>
        <w:rPr>
          <w:rFonts w:cs="Arial"/>
          <w:szCs w:val="22"/>
        </w:rPr>
      </w:pPr>
    </w:p>
    <w:p w14:paraId="26057E5C" w14:textId="10C007D6" w:rsidR="00343C24" w:rsidRPr="00EC4B17" w:rsidRDefault="006348A0" w:rsidP="00343C24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What does the term ‘planning breach’ mean?</w:t>
      </w:r>
    </w:p>
    <w:p w14:paraId="31F95ADC" w14:textId="77777777" w:rsidR="00343C24" w:rsidRPr="00EC4B17" w:rsidRDefault="00343C24" w:rsidP="00343C24">
      <w:pPr>
        <w:rPr>
          <w:rFonts w:cs="Arial"/>
          <w:szCs w:val="22"/>
        </w:rPr>
      </w:pPr>
    </w:p>
    <w:p w14:paraId="266F18E3" w14:textId="3EE7FC9F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started without any planning approval in place.</w:t>
      </w:r>
    </w:p>
    <w:p w14:paraId="0F1A96AF" w14:textId="17A02BBF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started after planning approval has been granted.</w:t>
      </w:r>
    </w:p>
    <w:p w14:paraId="0A135F5D" w14:textId="0083B2EE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>Construction has been paused due to amendments to the drawings.</w:t>
      </w:r>
    </w:p>
    <w:p w14:paraId="243E3792" w14:textId="19D44EB1" w:rsidR="006348A0" w:rsidRPr="00EC4B17" w:rsidRDefault="006348A0" w:rsidP="00343C24">
      <w:pPr>
        <w:pStyle w:val="ListParagraph"/>
        <w:numPr>
          <w:ilvl w:val="0"/>
          <w:numId w:val="40"/>
        </w:numPr>
        <w:rPr>
          <w:rFonts w:cs="Arial"/>
          <w:szCs w:val="22"/>
        </w:rPr>
      </w:pPr>
      <w:r w:rsidRPr="00EC4B17">
        <w:rPr>
          <w:rFonts w:cs="Arial"/>
          <w:szCs w:val="22"/>
        </w:rPr>
        <w:t xml:space="preserve">Construction has been paused due to amendments to the building regulations. </w:t>
      </w:r>
    </w:p>
    <w:p w14:paraId="01E6AC24" w14:textId="77777777" w:rsidR="006348A0" w:rsidRPr="00EC4B17" w:rsidRDefault="006348A0" w:rsidP="00216149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09669B3A" w14:textId="30F3F3A6" w:rsidR="006348A0" w:rsidRPr="00EC4B17" w:rsidRDefault="006348A0" w:rsidP="00343C24">
      <w:pPr>
        <w:pStyle w:val="Normalnumberedlist"/>
        <w:numPr>
          <w:ilvl w:val="0"/>
          <w:numId w:val="36"/>
        </w:numPr>
        <w:rPr>
          <w:szCs w:val="22"/>
        </w:rPr>
      </w:pPr>
      <w:r w:rsidRPr="00EC4B17">
        <w:rPr>
          <w:szCs w:val="22"/>
        </w:rPr>
        <w:t>When would retrospective planning permission be required?</w:t>
      </w:r>
    </w:p>
    <w:p w14:paraId="19D6F515" w14:textId="77777777" w:rsidR="00343C24" w:rsidRPr="00EC4B17" w:rsidRDefault="00343C24" w:rsidP="00343C24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578EDA0" w14:textId="056A5DC4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building a detached garage on client’s own land.</w:t>
      </w:r>
    </w:p>
    <w:p w14:paraId="6B4110B4" w14:textId="638F2523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work has started without any planning permissions.</w:t>
      </w:r>
    </w:p>
    <w:p w14:paraId="3A2AB3B7" w14:textId="193E2D1E" w:rsidR="006348A0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 xml:space="preserve">When converting a shop into multi-residential accommodation. </w:t>
      </w:r>
    </w:p>
    <w:p w14:paraId="1BAAC70D" w14:textId="4AC7E86D" w:rsidR="00474F67" w:rsidRPr="00EC4B17" w:rsidRDefault="006348A0" w:rsidP="00343C24">
      <w:pPr>
        <w:pStyle w:val="Normalnumberedlist"/>
        <w:numPr>
          <w:ilvl w:val="0"/>
          <w:numId w:val="41"/>
        </w:numPr>
        <w:rPr>
          <w:szCs w:val="22"/>
        </w:rPr>
      </w:pPr>
      <w:r w:rsidRPr="00EC4B17">
        <w:rPr>
          <w:szCs w:val="22"/>
        </w:rPr>
        <w:t>When the proposed development has a footprint greater than 200m</w:t>
      </w:r>
      <w:r w:rsidRPr="00EC4B17">
        <w:rPr>
          <w:szCs w:val="22"/>
          <w:vertAlign w:val="superscript"/>
        </w:rPr>
        <w:t>2</w:t>
      </w:r>
      <w:r w:rsidRPr="00EC4B17">
        <w:rPr>
          <w:szCs w:val="22"/>
        </w:rPr>
        <w:t>.</w:t>
      </w:r>
    </w:p>
    <w:p w14:paraId="01A2FF4A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20E8" w14:textId="77777777" w:rsidR="006348A0" w:rsidRDefault="006348A0">
      <w:pPr>
        <w:spacing w:before="0" w:after="0"/>
      </w:pPr>
      <w:r>
        <w:separator/>
      </w:r>
    </w:p>
  </w:endnote>
  <w:endnote w:type="continuationSeparator" w:id="0">
    <w:p w14:paraId="1EE34877" w14:textId="77777777" w:rsidR="006348A0" w:rsidRDefault="006348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03AB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629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568248" wp14:editId="3FD0ADF7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C8F79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1CFE15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56824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DC8F79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1CFE15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3AEC435" wp14:editId="22A9F92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C4B17">
      <w:fldChar w:fldCharType="begin"/>
    </w:r>
    <w:r w:rsidR="00EC4B17">
      <w:instrText xml:space="preserve"> NUMPAGES   \* MERGEFORMAT </w:instrText>
    </w:r>
    <w:r w:rsidR="00EC4B17">
      <w:fldChar w:fldCharType="separate"/>
    </w:r>
    <w:r w:rsidR="00F03E33">
      <w:t>1</w:t>
    </w:r>
    <w:r w:rsidR="00EC4B1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8502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86AE2" w14:textId="77777777" w:rsidR="006348A0" w:rsidRDefault="006348A0">
      <w:pPr>
        <w:spacing w:before="0" w:after="0"/>
      </w:pPr>
      <w:r>
        <w:separator/>
      </w:r>
    </w:p>
  </w:footnote>
  <w:footnote w:type="continuationSeparator" w:id="0">
    <w:p w14:paraId="47DFBB2E" w14:textId="77777777" w:rsidR="006348A0" w:rsidRDefault="006348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EFF0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5B18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7B9CE71" wp14:editId="1E3185C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3E7822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E66DD2" wp14:editId="5F10108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74DC0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32D0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17C6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294388"/>
    <w:multiLevelType w:val="hybridMultilevel"/>
    <w:tmpl w:val="0F00BF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A7EDD"/>
    <w:multiLevelType w:val="hybridMultilevel"/>
    <w:tmpl w:val="FB48B1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A6ECD"/>
    <w:multiLevelType w:val="hybridMultilevel"/>
    <w:tmpl w:val="A85EB3E8"/>
    <w:lvl w:ilvl="0" w:tplc="40E2A868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0DBA"/>
    <w:multiLevelType w:val="hybridMultilevel"/>
    <w:tmpl w:val="709A3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26A4F"/>
    <w:multiLevelType w:val="hybridMultilevel"/>
    <w:tmpl w:val="415E3A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432915"/>
    <w:multiLevelType w:val="hybridMultilevel"/>
    <w:tmpl w:val="8966B5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FC6971"/>
    <w:multiLevelType w:val="hybridMultilevel"/>
    <w:tmpl w:val="D592BF5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8"/>
  </w:num>
  <w:num w:numId="4">
    <w:abstractNumId w:val="23"/>
  </w:num>
  <w:num w:numId="5">
    <w:abstractNumId w:val="10"/>
  </w:num>
  <w:num w:numId="6">
    <w:abstractNumId w:val="22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4"/>
  </w:num>
  <w:num w:numId="11">
    <w:abstractNumId w:val="20"/>
  </w:num>
  <w:num w:numId="12">
    <w:abstractNumId w:val="8"/>
  </w:num>
  <w:num w:numId="13">
    <w:abstractNumId w:val="18"/>
  </w:num>
  <w:num w:numId="14">
    <w:abstractNumId w:val="25"/>
  </w:num>
  <w:num w:numId="15">
    <w:abstractNumId w:val="15"/>
  </w:num>
  <w:num w:numId="16">
    <w:abstractNumId w:val="9"/>
  </w:num>
  <w:num w:numId="17">
    <w:abstractNumId w:val="30"/>
  </w:num>
  <w:num w:numId="18">
    <w:abstractNumId w:val="31"/>
  </w:num>
  <w:num w:numId="19">
    <w:abstractNumId w:val="5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9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6"/>
  </w:num>
  <w:num w:numId="28">
    <w:abstractNumId w:val="13"/>
    <w:lvlOverride w:ilvl="0">
      <w:startOverride w:val="1"/>
    </w:lvlOverride>
  </w:num>
  <w:num w:numId="29">
    <w:abstractNumId w:val="27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11"/>
  </w:num>
  <w:num w:numId="36">
    <w:abstractNumId w:val="2"/>
  </w:num>
  <w:num w:numId="37">
    <w:abstractNumId w:val="1"/>
  </w:num>
  <w:num w:numId="38">
    <w:abstractNumId w:val="17"/>
  </w:num>
  <w:num w:numId="39">
    <w:abstractNumId w:val="12"/>
  </w:num>
  <w:num w:numId="40">
    <w:abstractNumId w:val="19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8A0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43C24"/>
    <w:rsid w:val="003916EC"/>
    <w:rsid w:val="003F7F14"/>
    <w:rsid w:val="00404B31"/>
    <w:rsid w:val="00474F67"/>
    <w:rsid w:val="0048500D"/>
    <w:rsid w:val="00524E1B"/>
    <w:rsid w:val="006124C0"/>
    <w:rsid w:val="006135C0"/>
    <w:rsid w:val="006348A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C4B17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59C5DE"/>
  <w15:docId w15:val="{A08B7ED9-D7BB-4E7E-B34E-52526075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4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8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2021-09-21T14:18:00Z</dcterms:created>
  <dcterms:modified xsi:type="dcterms:W3CDTF">2021-09-23T10:55:00Z</dcterms:modified>
</cp:coreProperties>
</file>