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4393" w14:textId="77777777" w:rsidR="00BA3FCE" w:rsidRDefault="00BA3FCE" w:rsidP="00486F3F">
      <w:pPr>
        <w:pStyle w:val="Unittitle"/>
      </w:pPr>
      <w:r>
        <w:t>3. Construction design principles</w:t>
      </w:r>
    </w:p>
    <w:p w14:paraId="44FD10AE" w14:textId="77777777" w:rsidR="00BA3FCE" w:rsidRPr="00486F3F" w:rsidRDefault="00BA3FCE" w:rsidP="00486F3F">
      <w:pPr>
        <w:pStyle w:val="Heading1"/>
      </w:pPr>
      <w:r w:rsidRPr="00486F3F">
        <w:t>Worksheet 16: Planning process (tutor)</w:t>
      </w:r>
    </w:p>
    <w:p w14:paraId="3B75B87B" w14:textId="77777777" w:rsidR="00BA3FCE" w:rsidRPr="00AD12B5" w:rsidRDefault="00BA3FCE" w:rsidP="00481C7B">
      <w:pPr>
        <w:pStyle w:val="Normalnumberedlist"/>
        <w:rPr>
          <w:szCs w:val="22"/>
        </w:rPr>
      </w:pPr>
      <w:r w:rsidRPr="00AD12B5">
        <w:rPr>
          <w:szCs w:val="22"/>
        </w:rPr>
        <w:t xml:space="preserve">Which four services </w:t>
      </w:r>
      <w:proofErr w:type="gramStart"/>
      <w:r w:rsidRPr="00AD12B5">
        <w:rPr>
          <w:szCs w:val="22"/>
        </w:rPr>
        <w:t>should all new builds should</w:t>
      </w:r>
      <w:proofErr w:type="gramEnd"/>
      <w:r w:rsidRPr="00AD12B5">
        <w:rPr>
          <w:szCs w:val="22"/>
        </w:rPr>
        <w:t xml:space="preserve"> have (if available)?</w:t>
      </w:r>
    </w:p>
    <w:p w14:paraId="2E332C4A" w14:textId="77777777" w:rsidR="00BA3FCE" w:rsidRPr="00AD12B5" w:rsidRDefault="00BA3FCE" w:rsidP="00C30FFC">
      <w:pPr>
        <w:rPr>
          <w:rFonts w:cs="Arial"/>
          <w:szCs w:val="22"/>
        </w:rPr>
      </w:pPr>
    </w:p>
    <w:p w14:paraId="7C36D20B" w14:textId="77777777" w:rsidR="00BA3FCE" w:rsidRPr="00AD12B5" w:rsidRDefault="00BA3FCE" w:rsidP="00481C7B">
      <w:pPr>
        <w:ind w:firstLine="357"/>
        <w:rPr>
          <w:rFonts w:cs="Arial"/>
          <w:color w:val="FF0000"/>
          <w:szCs w:val="22"/>
        </w:rPr>
      </w:pPr>
      <w:r w:rsidRPr="00AD12B5">
        <w:rPr>
          <w:rFonts w:cs="Arial"/>
          <w:color w:val="FF0000"/>
          <w:szCs w:val="22"/>
        </w:rPr>
        <w:t>Water (including waste disposal), gas, electric, and tele-communications</w:t>
      </w:r>
      <w:r w:rsidRPr="00AD12B5" w:rsidDel="005A4714">
        <w:rPr>
          <w:rFonts w:cs="Arial"/>
          <w:color w:val="FF0000"/>
          <w:szCs w:val="22"/>
        </w:rPr>
        <w:t xml:space="preserve"> </w:t>
      </w:r>
    </w:p>
    <w:p w14:paraId="5E24F4EB" w14:textId="77777777" w:rsidR="00BA3FCE" w:rsidRPr="00AD12B5" w:rsidRDefault="00BA3FCE" w:rsidP="00C30FFC">
      <w:pPr>
        <w:rPr>
          <w:rFonts w:cs="Arial"/>
          <w:color w:val="FF0000"/>
          <w:szCs w:val="22"/>
        </w:rPr>
      </w:pPr>
    </w:p>
    <w:p w14:paraId="4AD4BE34" w14:textId="77777777" w:rsidR="00BA3FCE" w:rsidRPr="00AD12B5" w:rsidRDefault="00BA3FCE" w:rsidP="00C30FFC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5E919AC5" w14:textId="77777777" w:rsidR="00BA3FCE" w:rsidRPr="00AD12B5" w:rsidRDefault="00BA3FCE" w:rsidP="00481C7B">
      <w:pPr>
        <w:pStyle w:val="Normalnumberedlist"/>
        <w:rPr>
          <w:szCs w:val="22"/>
        </w:rPr>
      </w:pPr>
      <w:r w:rsidRPr="00AD12B5">
        <w:rPr>
          <w:szCs w:val="22"/>
        </w:rPr>
        <w:t>What dimension will the frontage line of a development provide?</w:t>
      </w:r>
    </w:p>
    <w:p w14:paraId="12EB5528" w14:textId="77777777" w:rsidR="00BA3FCE" w:rsidRPr="00AD12B5" w:rsidRDefault="00BA3FCE" w:rsidP="00C30FFC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692E8DFC" w14:textId="77777777" w:rsidR="00BA3FCE" w:rsidRPr="00AD12B5" w:rsidRDefault="00BA3FCE" w:rsidP="00481C7B">
      <w:pPr>
        <w:pStyle w:val="Answernumbered"/>
        <w:numPr>
          <w:ilvl w:val="0"/>
          <w:numId w:val="0"/>
        </w:numPr>
        <w:ind w:left="714" w:hanging="357"/>
        <w:rPr>
          <w:color w:val="FF0000"/>
          <w:szCs w:val="22"/>
        </w:rPr>
      </w:pPr>
      <w:r w:rsidRPr="00AD12B5">
        <w:rPr>
          <w:color w:val="FF0000"/>
          <w:szCs w:val="22"/>
        </w:rPr>
        <w:t>The minimum plot width.</w:t>
      </w:r>
    </w:p>
    <w:p w14:paraId="3A09EE10" w14:textId="77777777" w:rsidR="00BA3FCE" w:rsidRPr="00AD12B5" w:rsidRDefault="00BA3FCE" w:rsidP="00C30FFC">
      <w:pPr>
        <w:pStyle w:val="Answernumbered"/>
        <w:numPr>
          <w:ilvl w:val="0"/>
          <w:numId w:val="0"/>
        </w:numPr>
        <w:rPr>
          <w:szCs w:val="22"/>
          <w:lang w:val="en-US"/>
        </w:rPr>
      </w:pPr>
    </w:p>
    <w:p w14:paraId="29FEBCC5" w14:textId="77777777" w:rsidR="00BA3FCE" w:rsidRPr="00AD12B5" w:rsidRDefault="00BA3FCE" w:rsidP="00C30FFC">
      <w:pPr>
        <w:pStyle w:val="Answernumbered"/>
        <w:numPr>
          <w:ilvl w:val="0"/>
          <w:numId w:val="0"/>
        </w:numPr>
        <w:rPr>
          <w:szCs w:val="22"/>
        </w:rPr>
      </w:pPr>
    </w:p>
    <w:p w14:paraId="2C9CAD0E" w14:textId="77777777" w:rsidR="00BA3FCE" w:rsidRPr="00AD12B5" w:rsidRDefault="00BA3FCE" w:rsidP="00C30FFC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6C08031F" w14:textId="7625DA29" w:rsidR="00BA3FCE" w:rsidRPr="00AD12B5" w:rsidRDefault="00BA3FCE" w:rsidP="00481C7B">
      <w:pPr>
        <w:pStyle w:val="Normalnumberedlist"/>
        <w:rPr>
          <w:szCs w:val="22"/>
        </w:rPr>
      </w:pPr>
      <w:r w:rsidRPr="00AD12B5">
        <w:rPr>
          <w:szCs w:val="22"/>
        </w:rPr>
        <w:t>What information can be found on a Gannt chart?</w:t>
      </w:r>
    </w:p>
    <w:p w14:paraId="0A6CB919" w14:textId="77777777" w:rsidR="00BA3FCE" w:rsidRPr="00AD12B5" w:rsidRDefault="00BA3FCE" w:rsidP="00481C7B">
      <w:pPr>
        <w:ind w:left="357"/>
        <w:rPr>
          <w:rFonts w:cs="Arial"/>
          <w:szCs w:val="22"/>
        </w:rPr>
      </w:pPr>
    </w:p>
    <w:p w14:paraId="080598E0" w14:textId="77777777" w:rsidR="00BA3FCE" w:rsidRPr="00AD12B5" w:rsidRDefault="00BA3FCE" w:rsidP="00481C7B">
      <w:pPr>
        <w:ind w:left="357"/>
        <w:rPr>
          <w:rFonts w:cs="Arial"/>
          <w:color w:val="FF0000"/>
          <w:szCs w:val="22"/>
        </w:rPr>
      </w:pPr>
      <w:r w:rsidRPr="00AD12B5">
        <w:rPr>
          <w:rFonts w:cs="Arial"/>
          <w:color w:val="FF0000"/>
          <w:szCs w:val="22"/>
        </w:rPr>
        <w:t>Planned start date of project; planned end date of project; planned start and end date of each task; actual times taken; and labour and plant requirements at set stages throughout the project.</w:t>
      </w:r>
    </w:p>
    <w:p w14:paraId="59C683F8" w14:textId="77777777" w:rsidR="00BA3FCE" w:rsidRPr="00AD12B5" w:rsidRDefault="00BA3FCE" w:rsidP="00C30FFC">
      <w:pPr>
        <w:rPr>
          <w:rFonts w:cs="Arial"/>
          <w:szCs w:val="22"/>
        </w:rPr>
      </w:pPr>
    </w:p>
    <w:p w14:paraId="2FC19C95" w14:textId="77777777" w:rsidR="00BA3FCE" w:rsidRPr="00AD12B5" w:rsidRDefault="00BA3FCE" w:rsidP="00C30FFC">
      <w:pPr>
        <w:rPr>
          <w:rFonts w:cs="Arial"/>
          <w:color w:val="FF0000"/>
          <w:szCs w:val="22"/>
        </w:rPr>
      </w:pPr>
      <w:r w:rsidRPr="00AD12B5">
        <w:rPr>
          <w:rFonts w:cs="Arial"/>
          <w:color w:val="FF0000"/>
          <w:szCs w:val="22"/>
        </w:rPr>
        <w:tab/>
      </w:r>
    </w:p>
    <w:p w14:paraId="31A0D1A7" w14:textId="77777777" w:rsidR="00BA3FCE" w:rsidRPr="00AD12B5" w:rsidRDefault="00BA3FCE" w:rsidP="00481C7B">
      <w:pPr>
        <w:pStyle w:val="Normalnumberedlist"/>
        <w:rPr>
          <w:szCs w:val="22"/>
        </w:rPr>
      </w:pPr>
      <w:r w:rsidRPr="00AD12B5">
        <w:rPr>
          <w:szCs w:val="22"/>
        </w:rPr>
        <w:t>What do the initials CPA stand for in relation to planning?</w:t>
      </w:r>
    </w:p>
    <w:p w14:paraId="0197BF20" w14:textId="77777777" w:rsidR="00BA3FCE" w:rsidRPr="00AD12B5" w:rsidRDefault="00BA3FCE" w:rsidP="00C30FF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358BDEBB" w14:textId="77777777" w:rsidR="00BA3FCE" w:rsidRPr="00AD12B5" w:rsidRDefault="00BA3FCE" w:rsidP="00C30FFC">
      <w:pPr>
        <w:pStyle w:val="Normalnumberedlist"/>
        <w:numPr>
          <w:ilvl w:val="0"/>
          <w:numId w:val="0"/>
        </w:numPr>
        <w:ind w:left="1437" w:hanging="357"/>
        <w:rPr>
          <w:szCs w:val="22"/>
        </w:rPr>
      </w:pPr>
    </w:p>
    <w:p w14:paraId="51EC76F0" w14:textId="77777777" w:rsidR="00BA3FCE" w:rsidRPr="00AD12B5" w:rsidRDefault="00BA3FCE" w:rsidP="00481C7B">
      <w:pPr>
        <w:pStyle w:val="Normalnumberedlist"/>
        <w:numPr>
          <w:ilvl w:val="0"/>
          <w:numId w:val="0"/>
        </w:numPr>
        <w:ind w:left="714" w:hanging="357"/>
        <w:rPr>
          <w:color w:val="FF0000"/>
          <w:szCs w:val="22"/>
        </w:rPr>
      </w:pPr>
      <w:r w:rsidRPr="00AD12B5">
        <w:rPr>
          <w:color w:val="FF0000"/>
          <w:szCs w:val="22"/>
        </w:rPr>
        <w:t>Critical Path Analysis</w:t>
      </w:r>
    </w:p>
    <w:p w14:paraId="779BB3AB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B48A933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D8FC998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0358B4F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12E2D4B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AD12B5">
        <w:rPr>
          <w:szCs w:val="22"/>
          <w:lang w:val="en-US"/>
        </w:rPr>
        <w:tab/>
      </w:r>
    </w:p>
    <w:p w14:paraId="338C56AF" w14:textId="77777777" w:rsidR="00BA3FCE" w:rsidRPr="00AD12B5" w:rsidRDefault="00BA3FCE" w:rsidP="00356A38">
      <w:pPr>
        <w:pStyle w:val="Normalnumberedlist"/>
        <w:numPr>
          <w:ilvl w:val="0"/>
          <w:numId w:val="0"/>
        </w:numPr>
        <w:ind w:left="720"/>
        <w:rPr>
          <w:szCs w:val="22"/>
        </w:rPr>
      </w:pPr>
    </w:p>
    <w:p w14:paraId="29E65982" w14:textId="77777777" w:rsidR="00BA3FCE" w:rsidRPr="00AD12B5" w:rsidRDefault="00BA3FCE" w:rsidP="00474F67">
      <w:pPr>
        <w:rPr>
          <w:rFonts w:cs="Arial"/>
          <w:szCs w:val="22"/>
        </w:rPr>
      </w:pPr>
    </w:p>
    <w:p w14:paraId="05049337" w14:textId="77777777" w:rsidR="00BA3FCE" w:rsidRPr="00AD12B5" w:rsidRDefault="00BA3FCE" w:rsidP="00AD179E">
      <w:pPr>
        <w:pStyle w:val="Answer"/>
        <w:tabs>
          <w:tab w:val="left" w:pos="2400"/>
        </w:tabs>
      </w:pPr>
      <w:r w:rsidRPr="00AD12B5">
        <w:tab/>
      </w:r>
    </w:p>
    <w:p w14:paraId="72922AD0" w14:textId="77777777" w:rsidR="00474F67" w:rsidRPr="00AD12B5" w:rsidRDefault="00474F67" w:rsidP="00474F67">
      <w:pPr>
        <w:rPr>
          <w:rFonts w:cs="Arial"/>
          <w:szCs w:val="22"/>
        </w:rPr>
      </w:pPr>
    </w:p>
    <w:p w14:paraId="6C816B24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3ADEF" w14:textId="77777777" w:rsidR="00BA3FCE" w:rsidRDefault="00BA3FCE">
      <w:pPr>
        <w:spacing w:before="0" w:after="0"/>
      </w:pPr>
      <w:r>
        <w:separator/>
      </w:r>
    </w:p>
  </w:endnote>
  <w:endnote w:type="continuationSeparator" w:id="0">
    <w:p w14:paraId="7CAF4914" w14:textId="77777777" w:rsidR="00BA3FCE" w:rsidRDefault="00BA3F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CECDB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8C2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9A1548" wp14:editId="3E2F73A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71CEB0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912FB2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9A154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3071CEB0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912FB2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D758BE4" wp14:editId="61846DB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D12B5">
      <w:fldChar w:fldCharType="begin"/>
    </w:r>
    <w:r w:rsidR="00AD12B5">
      <w:instrText xml:space="preserve"> NUMPAGES   \* MERGEFORMAT </w:instrText>
    </w:r>
    <w:r w:rsidR="00AD12B5">
      <w:fldChar w:fldCharType="separate"/>
    </w:r>
    <w:r w:rsidR="00F03E33">
      <w:t>1</w:t>
    </w:r>
    <w:r w:rsidR="00AD12B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FE13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82E67" w14:textId="77777777" w:rsidR="00BA3FCE" w:rsidRDefault="00BA3FCE">
      <w:pPr>
        <w:spacing w:before="0" w:after="0"/>
      </w:pPr>
      <w:r>
        <w:separator/>
      </w:r>
    </w:p>
  </w:footnote>
  <w:footnote w:type="continuationSeparator" w:id="0">
    <w:p w14:paraId="47956934" w14:textId="77777777" w:rsidR="00BA3FCE" w:rsidRDefault="00BA3F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C05BE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B34CF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5DEE253" wp14:editId="029D835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945DC3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C362F6" wp14:editId="35B85B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E14BA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614EB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286F3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07973"/>
    <w:multiLevelType w:val="hybridMultilevel"/>
    <w:tmpl w:val="BB924B22"/>
    <w:lvl w:ilvl="0" w:tplc="1A8A8B34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E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1C7B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D12B5"/>
    <w:rsid w:val="00AE245C"/>
    <w:rsid w:val="00B054EC"/>
    <w:rsid w:val="00B634AC"/>
    <w:rsid w:val="00BA3FCE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D5E6B1"/>
  <w15:docId w15:val="{3E25ECCB-DFAB-4660-BDF3-C65057EC4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A3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2021-09-21T14:21:00Z</dcterms:created>
  <dcterms:modified xsi:type="dcterms:W3CDTF">2021-09-23T10:57:00Z</dcterms:modified>
</cp:coreProperties>
</file>