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725F0" w14:textId="77777777" w:rsidR="008C29DA" w:rsidRDefault="008C29DA" w:rsidP="000303A4">
      <w:pPr>
        <w:pStyle w:val="Unittitle"/>
      </w:pPr>
      <w:r>
        <w:t>3. Construction design principles</w:t>
      </w:r>
    </w:p>
    <w:p w14:paraId="05173225" w14:textId="77777777" w:rsidR="008C29DA" w:rsidRPr="00130813" w:rsidRDefault="008C29DA" w:rsidP="000303A4">
      <w:pPr>
        <w:pStyle w:val="Heading1"/>
      </w:pPr>
      <w:r w:rsidRPr="00130813">
        <w:t xml:space="preserve">Worksheet </w:t>
      </w:r>
      <w:r>
        <w:t>18</w:t>
      </w:r>
      <w:r w:rsidRPr="00130813">
        <w:t xml:space="preserve">: </w:t>
      </w:r>
      <w:r>
        <w:t>Life cycle assessment</w:t>
      </w:r>
      <w:r w:rsidRPr="00130813">
        <w:t xml:space="preserve"> (</w:t>
      </w:r>
      <w:r>
        <w:t>learne</w:t>
      </w:r>
      <w:r w:rsidRPr="00130813">
        <w:t>r)</w:t>
      </w:r>
    </w:p>
    <w:p w14:paraId="65EB73A1" w14:textId="77777777" w:rsidR="008C29DA" w:rsidRPr="000303A4" w:rsidRDefault="008C29DA" w:rsidP="00CF33FC">
      <w:pPr>
        <w:pStyle w:val="Normalnumberedlist"/>
      </w:pPr>
      <w:r>
        <w:t>List</w:t>
      </w:r>
      <w:r w:rsidRPr="000303A4">
        <w:t xml:space="preserve"> the purpose of a </w:t>
      </w:r>
      <w:r>
        <w:t>l</w:t>
      </w:r>
      <w:r w:rsidRPr="000303A4">
        <w:t xml:space="preserve">ife </w:t>
      </w:r>
      <w:r>
        <w:t>c</w:t>
      </w:r>
      <w:r w:rsidRPr="000303A4">
        <w:t xml:space="preserve">ycle </w:t>
      </w:r>
      <w:r>
        <w:t>a</w:t>
      </w:r>
      <w:r w:rsidRPr="000303A4">
        <w:t>ssessment</w:t>
      </w:r>
      <w:r>
        <w:t>.</w:t>
      </w:r>
    </w:p>
    <w:p w14:paraId="14BFDE8D" w14:textId="77777777" w:rsidR="008C29DA" w:rsidRPr="007D6DCB" w:rsidRDefault="008C29DA" w:rsidP="0036171C">
      <w:pPr>
        <w:rPr>
          <w:rFonts w:cs="Arial"/>
          <w:sz w:val="24"/>
        </w:rPr>
      </w:pPr>
    </w:p>
    <w:p w14:paraId="1FC992C1" w14:textId="77777777" w:rsidR="008C29DA" w:rsidRDefault="008C29DA" w:rsidP="0036171C">
      <w:pPr>
        <w:rPr>
          <w:rFonts w:cs="Arial"/>
          <w:color w:val="FF0000"/>
          <w:sz w:val="24"/>
        </w:rPr>
      </w:pPr>
    </w:p>
    <w:p w14:paraId="130FAD30" w14:textId="77777777" w:rsidR="008C29DA" w:rsidRPr="007D6DCB" w:rsidRDefault="008C29DA" w:rsidP="0036171C">
      <w:pPr>
        <w:rPr>
          <w:rFonts w:cs="Arial"/>
          <w:sz w:val="24"/>
        </w:rPr>
      </w:pPr>
    </w:p>
    <w:p w14:paraId="5B73D151" w14:textId="77777777" w:rsidR="008C29DA" w:rsidRPr="007D6DCB" w:rsidRDefault="008C29DA" w:rsidP="0036171C">
      <w:pPr>
        <w:rPr>
          <w:rFonts w:cs="Arial"/>
          <w:sz w:val="24"/>
        </w:rPr>
      </w:pPr>
    </w:p>
    <w:p w14:paraId="05320A30" w14:textId="77777777" w:rsidR="008C29DA" w:rsidRPr="007D6DCB" w:rsidRDefault="008C29DA" w:rsidP="0036171C">
      <w:pPr>
        <w:rPr>
          <w:rFonts w:cs="Arial"/>
          <w:sz w:val="24"/>
        </w:rPr>
      </w:pPr>
    </w:p>
    <w:p w14:paraId="6BBD8D48" w14:textId="77777777" w:rsidR="008C29DA" w:rsidRPr="000303A4" w:rsidRDefault="008C29DA" w:rsidP="00CF33FC">
      <w:pPr>
        <w:pStyle w:val="Normalnumberedlist"/>
      </w:pPr>
      <w:r w:rsidRPr="000303A4">
        <w:t xml:space="preserve">Name four of the </w:t>
      </w:r>
      <w:r>
        <w:t>eight</w:t>
      </w:r>
      <w:r w:rsidRPr="000303A4">
        <w:t xml:space="preserve"> stages that make up a </w:t>
      </w:r>
      <w:r>
        <w:t>l</w:t>
      </w:r>
      <w:r w:rsidRPr="000303A4">
        <w:t xml:space="preserve">ife </w:t>
      </w:r>
      <w:r>
        <w:t>c</w:t>
      </w:r>
      <w:r w:rsidRPr="000303A4">
        <w:t xml:space="preserve">ycle </w:t>
      </w:r>
      <w:r>
        <w:t>a</w:t>
      </w:r>
      <w:r w:rsidRPr="000303A4">
        <w:t>ssessment</w:t>
      </w:r>
      <w:r>
        <w:t>.</w:t>
      </w:r>
      <w:r w:rsidRPr="000303A4">
        <w:t xml:space="preserve"> </w:t>
      </w:r>
    </w:p>
    <w:p w14:paraId="61E1E5AF" w14:textId="77777777" w:rsidR="008C29DA" w:rsidRPr="007D6DCB" w:rsidRDefault="008C29DA" w:rsidP="0036171C">
      <w:pPr>
        <w:rPr>
          <w:rFonts w:cs="Arial"/>
          <w:sz w:val="24"/>
        </w:rPr>
      </w:pPr>
    </w:p>
    <w:p w14:paraId="32356562" w14:textId="77777777" w:rsidR="008C29DA" w:rsidRDefault="008C29DA" w:rsidP="0036171C">
      <w:pPr>
        <w:pStyle w:val="ListParagraph"/>
        <w:rPr>
          <w:rFonts w:cs="Arial"/>
          <w:sz w:val="24"/>
        </w:rPr>
      </w:pPr>
    </w:p>
    <w:p w14:paraId="457F2F47" w14:textId="77777777" w:rsidR="008C29DA" w:rsidRDefault="008C29DA" w:rsidP="0036171C">
      <w:pPr>
        <w:pStyle w:val="ListParagraph"/>
        <w:rPr>
          <w:rFonts w:cs="Arial"/>
          <w:sz w:val="24"/>
        </w:rPr>
      </w:pPr>
    </w:p>
    <w:p w14:paraId="3B4585FE" w14:textId="77777777" w:rsidR="008C29DA" w:rsidRPr="007D6DCB" w:rsidRDefault="008C29DA" w:rsidP="0036171C">
      <w:pPr>
        <w:pStyle w:val="ListParagraph"/>
        <w:rPr>
          <w:rFonts w:cs="Arial"/>
          <w:sz w:val="24"/>
        </w:rPr>
      </w:pPr>
    </w:p>
    <w:p w14:paraId="75323AE2" w14:textId="77777777" w:rsidR="008C29DA" w:rsidRPr="007D6DCB" w:rsidRDefault="008C29DA" w:rsidP="0036171C">
      <w:pPr>
        <w:pStyle w:val="ListParagraph"/>
        <w:rPr>
          <w:rFonts w:cs="Arial"/>
          <w:sz w:val="24"/>
        </w:rPr>
      </w:pPr>
    </w:p>
    <w:p w14:paraId="2309F999" w14:textId="77777777" w:rsidR="008C29DA" w:rsidRPr="007D6DCB" w:rsidRDefault="008C29DA" w:rsidP="0036171C">
      <w:pPr>
        <w:pStyle w:val="ListParagraph"/>
        <w:rPr>
          <w:rFonts w:cs="Arial"/>
          <w:sz w:val="24"/>
        </w:rPr>
      </w:pPr>
    </w:p>
    <w:p w14:paraId="50B9220C" w14:textId="77777777" w:rsidR="008C29DA" w:rsidRPr="007D6DCB" w:rsidRDefault="008C29DA" w:rsidP="0036171C">
      <w:pPr>
        <w:pStyle w:val="ListParagraph"/>
        <w:rPr>
          <w:rFonts w:cs="Arial"/>
          <w:sz w:val="24"/>
        </w:rPr>
      </w:pPr>
    </w:p>
    <w:p w14:paraId="695BFA6D" w14:textId="77777777" w:rsidR="008C29DA" w:rsidRPr="007D6DCB" w:rsidRDefault="008C29DA" w:rsidP="00CF33FC">
      <w:pPr>
        <w:pStyle w:val="Normalnumberedlist"/>
      </w:pPr>
      <w:r w:rsidRPr="007D6DCB">
        <w:t xml:space="preserve">Give a detailed explanation of two of the four </w:t>
      </w:r>
      <w:r>
        <w:t xml:space="preserve">stages you have </w:t>
      </w:r>
      <w:r w:rsidRPr="007D6DCB">
        <w:t xml:space="preserve">listed.  </w:t>
      </w:r>
    </w:p>
    <w:p w14:paraId="08A32029" w14:textId="77777777" w:rsidR="008C29DA" w:rsidRPr="007D6DCB" w:rsidRDefault="008C29DA" w:rsidP="0036171C">
      <w:pPr>
        <w:ind w:left="360"/>
        <w:rPr>
          <w:rFonts w:cs="Arial"/>
          <w:sz w:val="24"/>
        </w:rPr>
      </w:pPr>
    </w:p>
    <w:p w14:paraId="75158255" w14:textId="77777777" w:rsidR="008C29DA" w:rsidRDefault="008C29DA" w:rsidP="007524A2">
      <w:pPr>
        <w:rPr>
          <w:rFonts w:cs="Arial"/>
          <w:color w:val="FF0000"/>
          <w:sz w:val="24"/>
        </w:rPr>
      </w:pPr>
    </w:p>
    <w:p w14:paraId="5535F4FB" w14:textId="77777777" w:rsidR="008C29DA" w:rsidRPr="007524A2" w:rsidRDefault="008C29DA" w:rsidP="007524A2">
      <w:pPr>
        <w:rPr>
          <w:sz w:val="28"/>
          <w:szCs w:val="28"/>
        </w:rPr>
      </w:pPr>
    </w:p>
    <w:p w14:paraId="12043600" w14:textId="77777777" w:rsidR="008C29DA" w:rsidRDefault="008C29DA" w:rsidP="00356A38">
      <w:pPr>
        <w:pStyle w:val="Normalnumberedlist"/>
        <w:numPr>
          <w:ilvl w:val="0"/>
          <w:numId w:val="0"/>
        </w:numPr>
        <w:ind w:left="357" w:hanging="357"/>
        <w:rPr>
          <w:sz w:val="28"/>
          <w:szCs w:val="28"/>
          <w:lang w:val="en-US"/>
        </w:rPr>
      </w:pPr>
    </w:p>
    <w:p w14:paraId="4698584B" w14:textId="77777777" w:rsidR="008C29DA" w:rsidRDefault="008C29DA" w:rsidP="00356A38">
      <w:pPr>
        <w:pStyle w:val="Normalnumberedlist"/>
        <w:numPr>
          <w:ilvl w:val="0"/>
          <w:numId w:val="0"/>
        </w:numPr>
        <w:ind w:left="357" w:hanging="35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</w:p>
    <w:p w14:paraId="5D801B39" w14:textId="77777777" w:rsidR="008C29DA" w:rsidRPr="00E76A1C" w:rsidRDefault="008C29DA" w:rsidP="00356A38">
      <w:pPr>
        <w:pStyle w:val="Normalnumberedlist"/>
        <w:numPr>
          <w:ilvl w:val="0"/>
          <w:numId w:val="0"/>
        </w:numPr>
        <w:ind w:left="720"/>
        <w:rPr>
          <w:sz w:val="28"/>
          <w:szCs w:val="28"/>
        </w:rPr>
      </w:pPr>
    </w:p>
    <w:p w14:paraId="16A13BB7" w14:textId="77777777" w:rsidR="008C29DA" w:rsidRDefault="008C29DA" w:rsidP="00474F67">
      <w:pPr>
        <w:rPr>
          <w:rFonts w:cs="Arial"/>
          <w:szCs w:val="22"/>
        </w:rPr>
      </w:pPr>
    </w:p>
    <w:p w14:paraId="427CA56F" w14:textId="77777777" w:rsidR="008C29DA" w:rsidRDefault="008C29DA" w:rsidP="00AD179E">
      <w:pPr>
        <w:pStyle w:val="Answer"/>
        <w:tabs>
          <w:tab w:val="left" w:pos="2400"/>
        </w:tabs>
      </w:pPr>
      <w:r>
        <w:tab/>
      </w:r>
    </w:p>
    <w:p w14:paraId="15BEF832" w14:textId="77777777" w:rsidR="00474F67" w:rsidRDefault="00474F67" w:rsidP="00474F67">
      <w:pPr>
        <w:rPr>
          <w:rFonts w:cs="Arial"/>
          <w:szCs w:val="22"/>
        </w:rPr>
      </w:pPr>
    </w:p>
    <w:p w14:paraId="5A445A1A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94E4A" w14:textId="77777777" w:rsidR="008C29DA" w:rsidRDefault="008C29DA">
      <w:pPr>
        <w:spacing w:before="0" w:after="0"/>
      </w:pPr>
      <w:r>
        <w:separator/>
      </w:r>
    </w:p>
  </w:endnote>
  <w:endnote w:type="continuationSeparator" w:id="0">
    <w:p w14:paraId="312FA505" w14:textId="77777777" w:rsidR="008C29DA" w:rsidRDefault="008C29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04D3D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A4F93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1829CB2" wp14:editId="4AC22FCE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904B8D2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53327BC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829CB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3904B8D2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53327BC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6B0D532" wp14:editId="18EF8D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86DF4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17ED5" w14:textId="77777777" w:rsidR="008C29DA" w:rsidRDefault="008C29DA">
      <w:pPr>
        <w:spacing w:before="0" w:after="0"/>
      </w:pPr>
      <w:r>
        <w:separator/>
      </w:r>
    </w:p>
  </w:footnote>
  <w:footnote w:type="continuationSeparator" w:id="0">
    <w:p w14:paraId="4B885FE5" w14:textId="77777777" w:rsidR="008C29DA" w:rsidRDefault="008C29D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4D206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B95F1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05313F0" wp14:editId="5E30A6A4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483E57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B75D439" wp14:editId="425B3EB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C0587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78C39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9A6D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7E6BEA"/>
    <w:multiLevelType w:val="hybridMultilevel"/>
    <w:tmpl w:val="6116DEFE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9DA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C29DA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CF33FC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D920ED6"/>
  <w15:docId w15:val="{535AA910-8B84-44F3-838F-8CFE7A870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2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2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2021-09-21T14:24:00Z</dcterms:created>
  <dcterms:modified xsi:type="dcterms:W3CDTF">2021-09-22T12:58:00Z</dcterms:modified>
</cp:coreProperties>
</file>