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44B03" w14:textId="77777777" w:rsidR="00B1172C" w:rsidRDefault="00B1172C" w:rsidP="00780A7B">
      <w:pPr>
        <w:pStyle w:val="Unittitle"/>
      </w:pPr>
      <w:r>
        <w:t>3. Construction design principles</w:t>
      </w:r>
    </w:p>
    <w:p w14:paraId="191EA2EF" w14:textId="77777777" w:rsidR="00B1172C" w:rsidRPr="00C22315" w:rsidRDefault="00B1172C" w:rsidP="00780A7B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learne</w:t>
      </w:r>
      <w:r w:rsidRPr="00C22315">
        <w:t>r)</w:t>
      </w:r>
    </w:p>
    <w:p w14:paraId="475D736E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Give a brief explanation of architectural salvage. Then give five examples of materials that may be commonly salvaged.</w:t>
      </w:r>
    </w:p>
    <w:p w14:paraId="67221D2C" w14:textId="77777777" w:rsidR="00B1172C" w:rsidRPr="00493404" w:rsidRDefault="00B1172C" w:rsidP="005D6848">
      <w:pPr>
        <w:rPr>
          <w:rFonts w:cs="Arial"/>
          <w:szCs w:val="22"/>
        </w:rPr>
      </w:pPr>
    </w:p>
    <w:p w14:paraId="22C61580" w14:textId="77777777" w:rsidR="00B1172C" w:rsidRPr="00493404" w:rsidRDefault="00B1172C" w:rsidP="0036171C">
      <w:pPr>
        <w:rPr>
          <w:rFonts w:cs="Arial"/>
          <w:szCs w:val="22"/>
        </w:rPr>
      </w:pPr>
    </w:p>
    <w:p w14:paraId="24339449" w14:textId="77777777" w:rsidR="00B1172C" w:rsidRPr="00493404" w:rsidRDefault="00B1172C" w:rsidP="0036171C">
      <w:pPr>
        <w:rPr>
          <w:rFonts w:cs="Arial"/>
          <w:szCs w:val="22"/>
        </w:rPr>
      </w:pPr>
    </w:p>
    <w:p w14:paraId="69CC849E" w14:textId="77777777" w:rsidR="00B1172C" w:rsidRPr="00493404" w:rsidRDefault="00B1172C" w:rsidP="0036171C">
      <w:pPr>
        <w:rPr>
          <w:rFonts w:cs="Arial"/>
          <w:szCs w:val="22"/>
        </w:rPr>
      </w:pPr>
    </w:p>
    <w:p w14:paraId="660881E7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 xml:space="preserve">Circle what crushed brick is </w:t>
      </w:r>
      <w:proofErr w:type="gramStart"/>
      <w:r w:rsidRPr="00493404">
        <w:rPr>
          <w:szCs w:val="22"/>
        </w:rPr>
        <w:t>most commonly used</w:t>
      </w:r>
      <w:proofErr w:type="gramEnd"/>
      <w:r w:rsidRPr="00493404">
        <w:rPr>
          <w:szCs w:val="22"/>
        </w:rPr>
        <w:t xml:space="preserve"> for.</w:t>
      </w:r>
    </w:p>
    <w:p w14:paraId="6F6C7952" w14:textId="77777777" w:rsidR="00B1172C" w:rsidRPr="00493404" w:rsidRDefault="00B1172C" w:rsidP="00D71981">
      <w:pPr>
        <w:rPr>
          <w:rFonts w:cs="Arial"/>
          <w:szCs w:val="22"/>
        </w:rPr>
      </w:pPr>
    </w:p>
    <w:p w14:paraId="2F77290A" w14:textId="6ABEFB28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binder</w:t>
      </w:r>
    </w:p>
    <w:p w14:paraId="096E2DFE" w14:textId="52BE283E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aggregate</w:t>
      </w:r>
    </w:p>
    <w:p w14:paraId="62E71614" w14:textId="6DD7A304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Decorative chippings</w:t>
      </w:r>
    </w:p>
    <w:p w14:paraId="5646EEEE" w14:textId="0030C8DA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Mortar binder </w:t>
      </w:r>
    </w:p>
    <w:p w14:paraId="7A490F5A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5FDEE94D" w14:textId="77777777" w:rsidR="00B1172C" w:rsidRPr="00493404" w:rsidRDefault="00B1172C" w:rsidP="00D71981">
      <w:pPr>
        <w:rPr>
          <w:rFonts w:cs="Arial"/>
          <w:szCs w:val="22"/>
        </w:rPr>
      </w:pPr>
    </w:p>
    <w:p w14:paraId="05A927B0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45642FF4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Underline how much energy is saved by recycling copper.</w:t>
      </w:r>
    </w:p>
    <w:p w14:paraId="2F907324" w14:textId="77777777" w:rsidR="00B1172C" w:rsidRPr="00493404" w:rsidRDefault="00B1172C" w:rsidP="00D71981">
      <w:pPr>
        <w:rPr>
          <w:rFonts w:cs="Arial"/>
          <w:szCs w:val="22"/>
        </w:rPr>
      </w:pPr>
    </w:p>
    <w:p w14:paraId="539DFB34" w14:textId="183769E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69%</w:t>
      </w:r>
    </w:p>
    <w:p w14:paraId="6EBACC89" w14:textId="52988E3F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78%</w:t>
      </w:r>
    </w:p>
    <w:p w14:paraId="0F458B06" w14:textId="31B504E2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87%</w:t>
      </w:r>
    </w:p>
    <w:p w14:paraId="79F32457" w14:textId="123964C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96%  </w:t>
      </w:r>
    </w:p>
    <w:p w14:paraId="7FC62286" w14:textId="36A53289" w:rsidR="00B1172C" w:rsidRPr="00493404" w:rsidRDefault="00B1172C" w:rsidP="00D71981">
      <w:pPr>
        <w:rPr>
          <w:rFonts w:cs="Arial"/>
          <w:szCs w:val="22"/>
        </w:rPr>
      </w:pPr>
    </w:p>
    <w:p w14:paraId="7A90810A" w14:textId="77777777" w:rsidR="00B1172C" w:rsidRPr="00493404" w:rsidRDefault="00B1172C" w:rsidP="00D71981">
      <w:pPr>
        <w:rPr>
          <w:rFonts w:cs="Arial"/>
          <w:szCs w:val="22"/>
        </w:rPr>
      </w:pPr>
    </w:p>
    <w:p w14:paraId="582E9654" w14:textId="3B4C0C3C" w:rsidR="00B1172C" w:rsidRPr="00493404" w:rsidRDefault="00B1172C" w:rsidP="009A3F3F">
      <w:pPr>
        <w:pStyle w:val="Normalnumberedlist"/>
        <w:rPr>
          <w:szCs w:val="22"/>
        </w:rPr>
      </w:pPr>
      <w:r w:rsidRPr="00493404">
        <w:rPr>
          <w:szCs w:val="22"/>
        </w:rPr>
        <w:t>Tick the standard rate to landfill mixed waste per tonne</w:t>
      </w:r>
      <w:r w:rsidR="00DA3293" w:rsidRPr="00493404">
        <w:rPr>
          <w:szCs w:val="22"/>
        </w:rPr>
        <w:t xml:space="preserve"> </w:t>
      </w:r>
      <w:r w:rsidRPr="00493404">
        <w:rPr>
          <w:rFonts w:cs="Arial"/>
          <w:szCs w:val="22"/>
        </w:rPr>
        <w:t>(as of 1 May 2021).</w:t>
      </w:r>
    </w:p>
    <w:p w14:paraId="0E49F926" w14:textId="77777777" w:rsidR="00B1172C" w:rsidRPr="00493404" w:rsidRDefault="00B1172C" w:rsidP="009A3F3F">
      <w:pPr>
        <w:rPr>
          <w:rFonts w:cs="Arial"/>
          <w:szCs w:val="22"/>
        </w:rPr>
      </w:pPr>
    </w:p>
    <w:p w14:paraId="46E7D81B" w14:textId="64621D02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£85.10</w:t>
      </w:r>
    </w:p>
    <w:p w14:paraId="475A7194" w14:textId="47A88C35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£89.70</w:t>
      </w:r>
    </w:p>
    <w:p w14:paraId="73C41893" w14:textId="2EF64F71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£90.10</w:t>
      </w:r>
    </w:p>
    <w:p w14:paraId="44EFA920" w14:textId="09ACA866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£96.70</w:t>
      </w:r>
    </w:p>
    <w:p w14:paraId="393815DB" w14:textId="77777777" w:rsidR="00B1172C" w:rsidRPr="00493404" w:rsidRDefault="00B1172C" w:rsidP="009A3F3F">
      <w:pPr>
        <w:ind w:left="720"/>
        <w:rPr>
          <w:rFonts w:cs="Arial"/>
          <w:szCs w:val="22"/>
        </w:rPr>
      </w:pPr>
    </w:p>
    <w:p w14:paraId="37AB353F" w14:textId="77777777" w:rsidR="00B1172C" w:rsidRPr="00493404" w:rsidRDefault="00B1172C" w:rsidP="00453E72">
      <w:pPr>
        <w:rPr>
          <w:rFonts w:cs="Arial"/>
          <w:szCs w:val="22"/>
        </w:rPr>
      </w:pPr>
    </w:p>
    <w:p w14:paraId="3E267EB0" w14:textId="77777777" w:rsidR="00B1172C" w:rsidRPr="00493404" w:rsidRDefault="00B1172C" w:rsidP="00C51040">
      <w:pPr>
        <w:rPr>
          <w:szCs w:val="22"/>
        </w:rPr>
      </w:pPr>
      <w:r w:rsidRPr="00493404">
        <w:rPr>
          <w:rFonts w:cs="Arial"/>
          <w:color w:val="FF0000"/>
          <w:szCs w:val="22"/>
        </w:rPr>
        <w:tab/>
      </w:r>
    </w:p>
    <w:p w14:paraId="65D706BE" w14:textId="77777777" w:rsidR="00B1172C" w:rsidRPr="00493404" w:rsidRDefault="00B1172C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52A9AF1" w14:textId="77777777" w:rsidR="00B1172C" w:rsidRPr="00493404" w:rsidRDefault="00B1172C" w:rsidP="00474F67">
      <w:pPr>
        <w:rPr>
          <w:rFonts w:cs="Arial"/>
          <w:szCs w:val="22"/>
        </w:rPr>
      </w:pPr>
    </w:p>
    <w:p w14:paraId="4B412E45" w14:textId="14B36395" w:rsidR="006E1028" w:rsidRDefault="00B1172C" w:rsidP="00B1172C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0974" w14:textId="77777777" w:rsidR="00B1172C" w:rsidRDefault="00B1172C">
      <w:pPr>
        <w:spacing w:before="0" w:after="0"/>
      </w:pPr>
      <w:r>
        <w:separator/>
      </w:r>
    </w:p>
  </w:endnote>
  <w:endnote w:type="continuationSeparator" w:id="0">
    <w:p w14:paraId="70E64F2F" w14:textId="77777777" w:rsidR="00B1172C" w:rsidRDefault="00B117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ED9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0EB6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0A2E92" wp14:editId="41A94C3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5A04D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3789A0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A2E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75A04D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3789A0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DE98A7" wp14:editId="749305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93404">
      <w:fldChar w:fldCharType="begin"/>
    </w:r>
    <w:r w:rsidR="00493404">
      <w:instrText xml:space="preserve"> NUMPAGES   \* MERGEFORMAT </w:instrText>
    </w:r>
    <w:r w:rsidR="00493404">
      <w:fldChar w:fldCharType="separate"/>
    </w:r>
    <w:r w:rsidR="00F03E33">
      <w:t>1</w:t>
    </w:r>
    <w:r w:rsidR="0049340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AD2C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8E423" w14:textId="77777777" w:rsidR="00B1172C" w:rsidRDefault="00B1172C">
      <w:pPr>
        <w:spacing w:before="0" w:after="0"/>
      </w:pPr>
      <w:r>
        <w:separator/>
      </w:r>
    </w:p>
  </w:footnote>
  <w:footnote w:type="continuationSeparator" w:id="0">
    <w:p w14:paraId="1D45D314" w14:textId="77777777" w:rsidR="00B1172C" w:rsidRDefault="00B117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85E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C4A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A8707A" wp14:editId="0FEFC66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ADF3A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9AF4DE" wp14:editId="5FB0E3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6A040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C74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84F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36BF4"/>
    <w:multiLevelType w:val="hybridMultilevel"/>
    <w:tmpl w:val="6C660B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73205"/>
    <w:multiLevelType w:val="hybridMultilevel"/>
    <w:tmpl w:val="2F76492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56183F"/>
    <w:multiLevelType w:val="hybridMultilevel"/>
    <w:tmpl w:val="8B34D9A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D750E"/>
    <w:multiLevelType w:val="hybridMultilevel"/>
    <w:tmpl w:val="D7125B7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5"/>
  </w:num>
  <w:num w:numId="36">
    <w:abstractNumId w:val="22"/>
  </w:num>
  <w:num w:numId="37">
    <w:abstractNumId w:val="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72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93404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1172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3293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3F7E29"/>
  <w15:docId w15:val="{9D17AAB6-62E9-4CDB-83E4-2725842E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1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2021-09-21T14:27:00Z</dcterms:created>
  <dcterms:modified xsi:type="dcterms:W3CDTF">2021-09-23T11:02:00Z</dcterms:modified>
</cp:coreProperties>
</file>