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EAA6" w14:textId="77777777" w:rsidR="007A5F51" w:rsidRDefault="007A5F51" w:rsidP="00F655D9">
      <w:pPr>
        <w:pStyle w:val="Unittitle"/>
      </w:pPr>
      <w:r>
        <w:t xml:space="preserve">3. Construction design principles </w:t>
      </w:r>
    </w:p>
    <w:p w14:paraId="572BD35F" w14:textId="77777777" w:rsidR="007A5F51" w:rsidRDefault="007A5F51" w:rsidP="001133E9">
      <w:pPr>
        <w:pStyle w:val="Heading1"/>
      </w:pPr>
      <w:r w:rsidRPr="00362786">
        <w:t>Worksheet 3: Code for Sustainable Homes</w:t>
      </w:r>
      <w:r>
        <w:t xml:space="preserve"> multiple choice questions </w:t>
      </w:r>
      <w:r w:rsidRPr="00692A45">
        <w:t>(</w:t>
      </w:r>
      <w:r>
        <w:t>learner</w:t>
      </w:r>
      <w:r w:rsidRPr="00692A45">
        <w:t>)</w:t>
      </w:r>
    </w:p>
    <w:p w14:paraId="4758C106" w14:textId="77777777" w:rsidR="007A5F51" w:rsidRPr="001B0F06" w:rsidRDefault="007A5F51" w:rsidP="001B0F06">
      <w:pPr>
        <w:pStyle w:val="Answer"/>
        <w:ind w:left="0"/>
      </w:pPr>
      <w:r w:rsidRPr="001B0F06">
        <w:t>Circle your answers.</w:t>
      </w:r>
    </w:p>
    <w:p w14:paraId="32F1D108" w14:textId="77777777" w:rsidR="007A5F51" w:rsidRPr="001B0F06" w:rsidRDefault="007A5F51" w:rsidP="00B306A2">
      <w:pPr>
        <w:pStyle w:val="Answer"/>
      </w:pPr>
    </w:p>
    <w:p w14:paraId="01ECEF2F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</w:rPr>
        <w:t>In what year was the Code for Sustainable Homes set up?</w:t>
      </w:r>
    </w:p>
    <w:p w14:paraId="79A0984A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FF5442" w14:textId="5F24A0E9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2003</w:t>
      </w:r>
    </w:p>
    <w:p w14:paraId="7E503ED1" w14:textId="1B3DF48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2006</w:t>
      </w:r>
    </w:p>
    <w:p w14:paraId="6786C5C5" w14:textId="32DA5F0B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2012</w:t>
      </w:r>
    </w:p>
    <w:p w14:paraId="385DFB7F" w14:textId="7E7D02D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  <w:lang w:val="en-US"/>
        </w:rPr>
        <w:t>2015</w:t>
      </w:r>
    </w:p>
    <w:p w14:paraId="08860451" w14:textId="77777777" w:rsidR="007A5F51" w:rsidRPr="001B0F06" w:rsidRDefault="007A5F51" w:rsidP="001B0F06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604E5A" w14:textId="77777777" w:rsidR="007A5F51" w:rsidRPr="001B0F06" w:rsidRDefault="007A5F51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41AA8BA4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BBEE37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What was the main objective of the Code for Sustainable Homes?</w:t>
      </w:r>
    </w:p>
    <w:p w14:paraId="32AE9371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6E5B1942" w14:textId="79E26783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reduce carbon emissions.</w:t>
      </w:r>
    </w:p>
    <w:p w14:paraId="37E4F68F" w14:textId="016E85D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prompt affordable houses.</w:t>
      </w:r>
    </w:p>
    <w:p w14:paraId="65D38FE8" w14:textId="1767FC2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ensure that all Building Regulations are met.</w:t>
      </w:r>
    </w:p>
    <w:p w14:paraId="0044ADD2" w14:textId="5A86FE70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 xml:space="preserve">To ensure that all refurbished buildings are fit for purpose.  </w:t>
      </w:r>
    </w:p>
    <w:p w14:paraId="65CD1266" w14:textId="77777777" w:rsidR="007A5F51" w:rsidRPr="001B0F06" w:rsidRDefault="007A5F51" w:rsidP="00E7386F">
      <w:pPr>
        <w:rPr>
          <w:szCs w:val="22"/>
        </w:rPr>
      </w:pPr>
    </w:p>
    <w:p w14:paraId="0747CD58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9D5540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Select two from the following five categories that make up the Code for Sustainable Homes.</w:t>
      </w:r>
    </w:p>
    <w:p w14:paraId="76DC5F80" w14:textId="77777777" w:rsidR="007A5F51" w:rsidRPr="001B0F06" w:rsidRDefault="007A5F51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F4896E0" w14:textId="4E87685A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Waste</w:t>
      </w:r>
    </w:p>
    <w:p w14:paraId="1ED10670" w14:textId="12F431F0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Insulation</w:t>
      </w:r>
    </w:p>
    <w:p w14:paraId="53F0C24A" w14:textId="6FFA0F47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 xml:space="preserve">Procurement </w:t>
      </w:r>
    </w:p>
    <w:p w14:paraId="565A7549" w14:textId="2D027638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Biodiversity</w:t>
      </w:r>
    </w:p>
    <w:p w14:paraId="67525AA4" w14:textId="46745DA4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Ecology</w:t>
      </w:r>
    </w:p>
    <w:p w14:paraId="5D6C3FB6" w14:textId="77777777" w:rsidR="007A5F51" w:rsidRPr="001B0F06" w:rsidRDefault="007A5F51" w:rsidP="002F2EF0">
      <w:pPr>
        <w:pStyle w:val="Normalnumberedlist"/>
        <w:numPr>
          <w:ilvl w:val="0"/>
          <w:numId w:val="0"/>
        </w:numPr>
        <w:ind w:left="360"/>
        <w:rPr>
          <w:szCs w:val="22"/>
        </w:rPr>
      </w:pPr>
    </w:p>
    <w:p w14:paraId="1CD505CE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34C7DC3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8817816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The code requires an assessment of the build’s performance both during the design stage and once completed.</w:t>
      </w:r>
    </w:p>
    <w:p w14:paraId="39E89A17" w14:textId="6424097D" w:rsidR="007A5F51" w:rsidRPr="001B0F06" w:rsidRDefault="007A5F51" w:rsidP="007A5E94">
      <w:pPr>
        <w:pStyle w:val="Normalnumberedlist"/>
        <w:numPr>
          <w:ilvl w:val="0"/>
          <w:numId w:val="0"/>
        </w:numPr>
        <w:ind w:firstLine="70"/>
        <w:rPr>
          <w:szCs w:val="22"/>
        </w:rPr>
      </w:pPr>
    </w:p>
    <w:p w14:paraId="2B6C43BE" w14:textId="1A848A8C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True</w:t>
      </w:r>
    </w:p>
    <w:p w14:paraId="736F8C43" w14:textId="1AD3E59F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False</w:t>
      </w:r>
    </w:p>
    <w:p w14:paraId="1964E80B" w14:textId="77777777" w:rsidR="007A5F51" w:rsidRPr="001B0F06" w:rsidRDefault="007A5F51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4F26B1A8" w14:textId="77777777" w:rsidR="007A5F51" w:rsidRPr="001B0F06" w:rsidRDefault="007A5F51" w:rsidP="002F2EF0">
      <w:pPr>
        <w:pStyle w:val="Answer"/>
        <w:ind w:left="0"/>
      </w:pPr>
    </w:p>
    <w:p w14:paraId="1A7A54B2" w14:textId="77777777" w:rsidR="007A5F51" w:rsidRPr="001B0F06" w:rsidRDefault="007A5F51" w:rsidP="006E1028">
      <w:pPr>
        <w:pStyle w:val="Answer"/>
      </w:pPr>
    </w:p>
    <w:p w14:paraId="62100242" w14:textId="77777777" w:rsidR="007A5F51" w:rsidRDefault="007A5F51" w:rsidP="00474F67">
      <w:pPr>
        <w:rPr>
          <w:rFonts w:cs="Arial"/>
          <w:szCs w:val="22"/>
        </w:rPr>
      </w:pPr>
    </w:p>
    <w:p w14:paraId="1B3396C3" w14:textId="77777777" w:rsidR="007A5F51" w:rsidRDefault="007A5F51" w:rsidP="00AD179E">
      <w:pPr>
        <w:pStyle w:val="Answer"/>
        <w:tabs>
          <w:tab w:val="left" w:pos="2400"/>
        </w:tabs>
      </w:pPr>
      <w:r>
        <w:tab/>
      </w:r>
    </w:p>
    <w:p w14:paraId="54C01659" w14:textId="77777777" w:rsidR="00474F67" w:rsidRDefault="00474F67" w:rsidP="00474F67">
      <w:pPr>
        <w:rPr>
          <w:rFonts w:cs="Arial"/>
          <w:szCs w:val="22"/>
        </w:rPr>
      </w:pPr>
    </w:p>
    <w:p w14:paraId="68263A9B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6648" w14:textId="77777777" w:rsidR="007A5F51" w:rsidRDefault="007A5F51">
      <w:pPr>
        <w:spacing w:before="0" w:after="0"/>
      </w:pPr>
      <w:r>
        <w:separator/>
      </w:r>
    </w:p>
  </w:endnote>
  <w:endnote w:type="continuationSeparator" w:id="0">
    <w:p w14:paraId="69C21624" w14:textId="77777777" w:rsidR="007A5F51" w:rsidRDefault="007A5F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331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23E8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1144445" wp14:editId="318BFBF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A0CDC7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72F5F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1444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A0CDC7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72F5F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4EC232" wp14:editId="027CD5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B0F06">
      <w:fldChar w:fldCharType="begin"/>
    </w:r>
    <w:r w:rsidR="001B0F06">
      <w:instrText xml:space="preserve"> NUMPAGES   \* MERGEFORMAT </w:instrText>
    </w:r>
    <w:r w:rsidR="001B0F06">
      <w:fldChar w:fldCharType="separate"/>
    </w:r>
    <w:r w:rsidR="00F03E33">
      <w:t>1</w:t>
    </w:r>
    <w:r w:rsidR="001B0F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C41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4A31" w14:textId="77777777" w:rsidR="007A5F51" w:rsidRDefault="007A5F51">
      <w:pPr>
        <w:spacing w:before="0" w:after="0"/>
      </w:pPr>
      <w:r>
        <w:separator/>
      </w:r>
    </w:p>
  </w:footnote>
  <w:footnote w:type="continuationSeparator" w:id="0">
    <w:p w14:paraId="74BE841E" w14:textId="77777777" w:rsidR="007A5F51" w:rsidRDefault="007A5F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86E72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FE8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E9FE14E" wp14:editId="169351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34B7F6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CB688A8" wp14:editId="71A564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013A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138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AF42A2"/>
    <w:multiLevelType w:val="hybridMultilevel"/>
    <w:tmpl w:val="93DA766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A6D7B"/>
    <w:multiLevelType w:val="hybridMultilevel"/>
    <w:tmpl w:val="9B522C1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96C1F"/>
    <w:multiLevelType w:val="hybridMultilevel"/>
    <w:tmpl w:val="3A506F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75330"/>
    <w:multiLevelType w:val="hybridMultilevel"/>
    <w:tmpl w:val="4FA4DB7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143EF"/>
    <w:multiLevelType w:val="hybridMultilevel"/>
    <w:tmpl w:val="2C204B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3295"/>
    <w:multiLevelType w:val="hybridMultilevel"/>
    <w:tmpl w:val="743CAAD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3A11"/>
    <w:multiLevelType w:val="hybridMultilevel"/>
    <w:tmpl w:val="B0DA4FB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A54A6"/>
    <w:multiLevelType w:val="hybridMultilevel"/>
    <w:tmpl w:val="3DD45BC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8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4"/>
  </w:num>
  <w:num w:numId="15">
    <w:abstractNumId w:val="14"/>
  </w:num>
  <w:num w:numId="16">
    <w:abstractNumId w:val="9"/>
  </w:num>
  <w:num w:numId="17">
    <w:abstractNumId w:val="31"/>
  </w:num>
  <w:num w:numId="18">
    <w:abstractNumId w:val="32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9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6"/>
  </w:num>
  <w:num w:numId="28">
    <w:abstractNumId w:val="11"/>
    <w:lvlOverride w:ilvl="0">
      <w:startOverride w:val="1"/>
    </w:lvlOverride>
  </w:num>
  <w:num w:numId="29">
    <w:abstractNumId w:val="27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1"/>
  </w:num>
  <w:num w:numId="36">
    <w:abstractNumId w:val="13"/>
  </w:num>
  <w:num w:numId="37">
    <w:abstractNumId w:val="23"/>
  </w:num>
  <w:num w:numId="38">
    <w:abstractNumId w:val="7"/>
  </w:num>
  <w:num w:numId="39">
    <w:abstractNumId w:val="25"/>
  </w:num>
  <w:num w:numId="40">
    <w:abstractNumId w:val="16"/>
  </w:num>
  <w:num w:numId="41">
    <w:abstractNumId w:val="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B0F06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E94"/>
    <w:rsid w:val="007A5F51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89127C"/>
  <w15:docId w15:val="{A0A74EF0-8FA9-4B0F-8EEA-EF866AAF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2021-09-21T13:45:00Z</dcterms:created>
  <dcterms:modified xsi:type="dcterms:W3CDTF">2021-09-23T10:40:00Z</dcterms:modified>
</cp:coreProperties>
</file>