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A744D" w14:textId="77777777" w:rsidR="007F6DFC" w:rsidRDefault="007F6DFC" w:rsidP="00D97ED3">
      <w:pPr>
        <w:pStyle w:val="Unittitle"/>
      </w:pPr>
      <w:r>
        <w:t xml:space="preserve">3. Construction design principles </w:t>
      </w:r>
    </w:p>
    <w:p w14:paraId="3CBC753B" w14:textId="77777777" w:rsidR="007F6DFC" w:rsidRPr="00692A45" w:rsidRDefault="007F6DFC" w:rsidP="00474F67">
      <w:pPr>
        <w:pStyle w:val="Heading1"/>
      </w:pPr>
      <w:r w:rsidRPr="003B5E94">
        <w:t xml:space="preserve">Worksheet </w:t>
      </w:r>
      <w:r>
        <w:t>5</w:t>
      </w:r>
      <w:r w:rsidRPr="003B5E94">
        <w:t xml:space="preserve">: </w:t>
      </w:r>
      <w:r>
        <w:t xml:space="preserve">Sustainable insulation materials </w:t>
      </w:r>
      <w:r w:rsidRPr="00692A45">
        <w:t>(</w:t>
      </w:r>
      <w:r>
        <w:t>learner</w:t>
      </w:r>
      <w:r w:rsidRPr="00692A45">
        <w:t>)</w:t>
      </w:r>
    </w:p>
    <w:p w14:paraId="24EA284F" w14:textId="77777777" w:rsidR="007F6DFC" w:rsidRDefault="007F6DFC" w:rsidP="00EB02D2">
      <w:pPr>
        <w:pStyle w:val="Answer"/>
        <w:ind w:left="0"/>
      </w:pPr>
    </w:p>
    <w:p w14:paraId="46192A4D" w14:textId="77777777" w:rsidR="007F6DFC" w:rsidRPr="002F6317" w:rsidRDefault="007F6DFC" w:rsidP="00EB02D2">
      <w:pPr>
        <w:pStyle w:val="Answer"/>
        <w:ind w:left="0"/>
      </w:pPr>
      <w:r w:rsidRPr="002F6317">
        <w:t xml:space="preserve">Using the following websites research sustainable insulation materials. Select five facts and produce a poster detailing your findings. </w:t>
      </w:r>
    </w:p>
    <w:p w14:paraId="4E78B060" w14:textId="77777777" w:rsidR="007F6DFC" w:rsidRPr="002F6317" w:rsidRDefault="007F6DFC" w:rsidP="00EB02D2">
      <w:pPr>
        <w:pStyle w:val="Answer"/>
        <w:ind w:left="0"/>
      </w:pPr>
    </w:p>
    <w:p w14:paraId="07133C01" w14:textId="77777777" w:rsidR="007F6DFC" w:rsidRPr="002F6317" w:rsidRDefault="002F6317" w:rsidP="00EB02D2">
      <w:pPr>
        <w:pStyle w:val="Answer"/>
        <w:ind w:left="0"/>
        <w:rPr>
          <w:color w:val="5B9BD5" w:themeColor="accent1"/>
        </w:rPr>
      </w:pPr>
      <w:hyperlink r:id="rId7" w:history="1">
        <w:r w:rsidR="007F6DFC" w:rsidRPr="002F6317">
          <w:rPr>
            <w:rFonts w:cs="Times New Roman"/>
            <w:color w:val="5B9BD5" w:themeColor="accent1"/>
            <w:u w:val="single"/>
          </w:rPr>
          <w:t>https://sustainablebuild.co.uk/InsulationMaterials/</w:t>
        </w:r>
      </w:hyperlink>
    </w:p>
    <w:p w14:paraId="07F19FC6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5B8B2540" w14:textId="77777777" w:rsidR="007F6DFC" w:rsidRPr="002F6317" w:rsidRDefault="002F6317" w:rsidP="00EB02D2">
      <w:pPr>
        <w:pStyle w:val="Answer"/>
        <w:ind w:left="0"/>
        <w:rPr>
          <w:color w:val="5B9BD5" w:themeColor="accent1"/>
        </w:rPr>
      </w:pPr>
      <w:hyperlink r:id="rId8" w:history="1">
        <w:r w:rsidR="007F6DFC" w:rsidRPr="002F6317">
          <w:rPr>
            <w:rStyle w:val="Hyperlink"/>
            <w:color w:val="5B9BD5" w:themeColor="accent1"/>
          </w:rPr>
          <w:t>www.natureproinsulation.co.uk/</w:t>
        </w:r>
      </w:hyperlink>
      <w:r w:rsidR="007F6DFC" w:rsidRPr="002F6317">
        <w:rPr>
          <w:color w:val="5B9BD5" w:themeColor="accent1"/>
        </w:rPr>
        <w:t xml:space="preserve"> </w:t>
      </w:r>
    </w:p>
    <w:p w14:paraId="0420FC8B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00851061" w14:textId="77777777" w:rsidR="007F6DFC" w:rsidRPr="002F6317" w:rsidRDefault="002F6317" w:rsidP="00EB02D2">
      <w:pPr>
        <w:pStyle w:val="Answer"/>
        <w:ind w:left="0"/>
        <w:rPr>
          <w:color w:val="5B9BD5" w:themeColor="accent1"/>
        </w:rPr>
      </w:pPr>
      <w:hyperlink r:id="rId9" w:history="1">
        <w:r w:rsidR="007F6DFC" w:rsidRPr="002F6317">
          <w:rPr>
            <w:rStyle w:val="Hyperlink"/>
            <w:color w:val="5B9BD5" w:themeColor="accent1"/>
          </w:rPr>
          <w:t>www.kingspaninsulation.co.uk/Sustainability.aspx</w:t>
        </w:r>
      </w:hyperlink>
      <w:r w:rsidR="007F6DFC" w:rsidRPr="002F6317">
        <w:rPr>
          <w:color w:val="5B9BD5" w:themeColor="accent1"/>
        </w:rPr>
        <w:t xml:space="preserve"> </w:t>
      </w:r>
    </w:p>
    <w:p w14:paraId="0BD20F57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14A335A1" w14:textId="77777777" w:rsidR="007F6DFC" w:rsidRPr="002F6317" w:rsidRDefault="002F6317" w:rsidP="00EB02D2">
      <w:pPr>
        <w:pStyle w:val="Answer"/>
        <w:ind w:left="0"/>
        <w:rPr>
          <w:color w:val="5B9BD5" w:themeColor="accent1"/>
        </w:rPr>
      </w:pPr>
      <w:hyperlink r:id="rId10" w:history="1">
        <w:r w:rsidR="007F6DFC" w:rsidRPr="002F6317">
          <w:rPr>
            <w:rStyle w:val="Hyperlink"/>
            <w:color w:val="5B9BD5" w:themeColor="accent1"/>
          </w:rPr>
          <w:t>http://insulation.sustainablesources.com/</w:t>
        </w:r>
      </w:hyperlink>
      <w:r w:rsidR="007F6DFC" w:rsidRPr="002F6317">
        <w:rPr>
          <w:color w:val="5B9BD5" w:themeColor="accent1"/>
        </w:rPr>
        <w:t xml:space="preserve"> </w:t>
      </w:r>
    </w:p>
    <w:p w14:paraId="544D293B" w14:textId="77777777" w:rsidR="007F6DFC" w:rsidRPr="002F6317" w:rsidRDefault="007F6DFC" w:rsidP="00EB02D2">
      <w:pPr>
        <w:pStyle w:val="Answer"/>
        <w:ind w:left="0"/>
        <w:rPr>
          <w:color w:val="5B9BD5" w:themeColor="accent1"/>
        </w:rPr>
      </w:pPr>
    </w:p>
    <w:p w14:paraId="2F33A66C" w14:textId="77777777" w:rsidR="007F6DFC" w:rsidRPr="002F6317" w:rsidRDefault="002F6317" w:rsidP="00EB02D2">
      <w:pPr>
        <w:pStyle w:val="Answer"/>
        <w:ind w:left="0"/>
        <w:rPr>
          <w:color w:val="5B9BD5" w:themeColor="accent1"/>
        </w:rPr>
      </w:pPr>
      <w:hyperlink r:id="rId11" w:history="1">
        <w:r w:rsidR="007F6DFC" w:rsidRPr="002F6317">
          <w:rPr>
            <w:rStyle w:val="Hyperlink"/>
            <w:color w:val="5B9BD5" w:themeColor="accent1"/>
          </w:rPr>
          <w:t>www.superhomes.org.uk/resources/whats-best-insulation- material/</w:t>
        </w:r>
      </w:hyperlink>
      <w:r w:rsidR="007F6DFC" w:rsidRPr="002F6317">
        <w:rPr>
          <w:color w:val="5B9BD5" w:themeColor="accent1"/>
        </w:rPr>
        <w:t xml:space="preserve"> </w:t>
      </w:r>
    </w:p>
    <w:p w14:paraId="6B844144" w14:textId="77777777" w:rsidR="007F6DFC" w:rsidRPr="0064730A" w:rsidRDefault="007F6DFC" w:rsidP="0064730A">
      <w:pPr>
        <w:pStyle w:val="Answer"/>
        <w:rPr>
          <w:sz w:val="24"/>
          <w:szCs w:val="24"/>
        </w:rPr>
      </w:pPr>
    </w:p>
    <w:p w14:paraId="4BC8CB35" w14:textId="77777777" w:rsidR="007F6DFC" w:rsidRDefault="007F6DFC" w:rsidP="0064730A">
      <w:pPr>
        <w:pStyle w:val="Answer"/>
        <w:rPr>
          <w:sz w:val="24"/>
          <w:szCs w:val="24"/>
        </w:rPr>
      </w:pPr>
    </w:p>
    <w:p w14:paraId="712893AE" w14:textId="77777777" w:rsidR="007F6DFC" w:rsidRPr="00381BB7" w:rsidRDefault="007F6DFC" w:rsidP="0064730A">
      <w:pPr>
        <w:pStyle w:val="Answer"/>
        <w:rPr>
          <w:sz w:val="24"/>
          <w:szCs w:val="24"/>
        </w:rPr>
      </w:pPr>
    </w:p>
    <w:p w14:paraId="3CB67BD6" w14:textId="77777777" w:rsidR="007F6DFC" w:rsidRDefault="007F6DFC" w:rsidP="00474F67">
      <w:pPr>
        <w:rPr>
          <w:rFonts w:cs="Arial"/>
          <w:szCs w:val="22"/>
        </w:rPr>
      </w:pPr>
    </w:p>
    <w:p w14:paraId="3FB9A3DF" w14:textId="77777777" w:rsidR="007F6DFC" w:rsidRDefault="007F6DFC" w:rsidP="00AD179E">
      <w:pPr>
        <w:pStyle w:val="Answer"/>
        <w:tabs>
          <w:tab w:val="left" w:pos="2400"/>
        </w:tabs>
      </w:pPr>
      <w:r>
        <w:tab/>
      </w:r>
    </w:p>
    <w:p w14:paraId="0347F265" w14:textId="77777777" w:rsidR="00474F67" w:rsidRDefault="00474F67" w:rsidP="00474F67">
      <w:pPr>
        <w:rPr>
          <w:rFonts w:cs="Arial"/>
          <w:szCs w:val="22"/>
        </w:rPr>
      </w:pPr>
    </w:p>
    <w:p w14:paraId="7A2ABE11" w14:textId="77777777" w:rsidR="006E1028" w:rsidRDefault="006E1028" w:rsidP="006E1028">
      <w:pPr>
        <w:pStyle w:val="Answer"/>
      </w:pPr>
    </w:p>
    <w:sectPr w:rsidR="006E1028" w:rsidSect="00F03E3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A9DE2" w14:textId="77777777" w:rsidR="007F6DFC" w:rsidRDefault="007F6DFC">
      <w:pPr>
        <w:spacing w:before="0" w:after="0"/>
      </w:pPr>
      <w:r>
        <w:separator/>
      </w:r>
    </w:p>
  </w:endnote>
  <w:endnote w:type="continuationSeparator" w:id="0">
    <w:p w14:paraId="6E90CB58" w14:textId="77777777" w:rsidR="007F6DFC" w:rsidRDefault="007F6DF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BAFC6" w14:textId="77777777" w:rsidR="003916EC" w:rsidRDefault="003916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93797" w14:textId="77777777" w:rsidR="00110217" w:rsidRPr="00F03E33" w:rsidRDefault="00002DC1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11AF95" wp14:editId="3D89BA13">
              <wp:simplePos x="0" y="0"/>
              <wp:positionH relativeFrom="margin">
                <wp:posOffset>1005840</wp:posOffset>
              </wp:positionH>
              <wp:positionV relativeFrom="paragraph">
                <wp:posOffset>58420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59AEDCB" w14:textId="77777777" w:rsidR="00002DC1" w:rsidRPr="006953AB" w:rsidRDefault="00002DC1" w:rsidP="00002DC1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3A13B38" w14:textId="77777777" w:rsidR="00002DC1" w:rsidRDefault="00002DC1" w:rsidP="00002D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11AF95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9.2pt;margin-top:4.6pt;width:264pt;height:29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" fillcolor="window" strokecolor="window" strokeweight=".5pt">
              <v:textbox>
                <w:txbxContent>
                  <w:p w14:paraId="259AEDCB" w14:textId="77777777" w:rsidR="00002DC1" w:rsidRPr="006953AB" w:rsidRDefault="00002DC1" w:rsidP="00002DC1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3A13B38" w14:textId="77777777" w:rsidR="00002DC1" w:rsidRDefault="00002DC1" w:rsidP="00002DC1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7B447A9" wp14:editId="0A2E19A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F6317">
      <w:fldChar w:fldCharType="begin"/>
    </w:r>
    <w:r w:rsidR="002F6317">
      <w:instrText xml:space="preserve"> NUMPAGES   \* MERGEFORMAT </w:instrText>
    </w:r>
    <w:r w:rsidR="002F6317">
      <w:fldChar w:fldCharType="separate"/>
    </w:r>
    <w:r w:rsidR="00F03E33">
      <w:t>1</w:t>
    </w:r>
    <w:r w:rsidR="002F6317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F0492" w14:textId="77777777" w:rsidR="003916EC" w:rsidRDefault="003916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CA86EA" w14:textId="77777777" w:rsidR="007F6DFC" w:rsidRDefault="007F6DFC">
      <w:pPr>
        <w:spacing w:before="0" w:after="0"/>
      </w:pPr>
      <w:r>
        <w:separator/>
      </w:r>
    </w:p>
  </w:footnote>
  <w:footnote w:type="continuationSeparator" w:id="0">
    <w:p w14:paraId="2DB226EE" w14:textId="77777777" w:rsidR="007F6DFC" w:rsidRDefault="007F6DF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BAA82" w14:textId="77777777" w:rsidR="003916EC" w:rsidRDefault="003916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8C992" w14:textId="77777777" w:rsidR="00F03E33" w:rsidRPr="00B634AC" w:rsidRDefault="000C180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01D87F67" wp14:editId="699C3089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 level Technical Qual</w:t>
    </w:r>
    <w:r w:rsidR="003916EC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CC3B85" w:rsidRPr="00B634AC">
      <w:rPr>
        <w:b/>
        <w:bCs/>
        <w:sz w:val="24"/>
      </w:rPr>
      <w:t>Building Services</w:t>
    </w:r>
    <w:r w:rsidR="00B634AC">
      <w:rPr>
        <w:b/>
        <w:bCs/>
        <w:sz w:val="24"/>
      </w:rPr>
      <w:br/>
    </w:r>
    <w:r w:rsidR="00CC3B85" w:rsidRPr="00B634AC">
      <w:rPr>
        <w:b/>
        <w:bCs/>
        <w:sz w:val="24"/>
      </w:rPr>
      <w:t>Engineering for Construction</w:t>
    </w:r>
    <w:r w:rsidR="00C92F19" w:rsidRPr="00B634AC">
      <w:rPr>
        <w:b/>
        <w:bCs/>
        <w:sz w:val="24"/>
      </w:rPr>
      <w:t xml:space="preserve"> (Level 3)</w:t>
    </w:r>
  </w:p>
  <w:p w14:paraId="0999C534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27FEF8BA" wp14:editId="7B98B2D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8BEA571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350 Building Services Engineering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3E030" w14:textId="77777777" w:rsidR="003916EC" w:rsidRDefault="003916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6DFC"/>
    <w:rsid w:val="00002DC1"/>
    <w:rsid w:val="000033BD"/>
    <w:rsid w:val="0007243A"/>
    <w:rsid w:val="00082C62"/>
    <w:rsid w:val="000B231F"/>
    <w:rsid w:val="000C1804"/>
    <w:rsid w:val="000E194B"/>
    <w:rsid w:val="00110217"/>
    <w:rsid w:val="00152AC3"/>
    <w:rsid w:val="00156AF3"/>
    <w:rsid w:val="0019491D"/>
    <w:rsid w:val="001F74AD"/>
    <w:rsid w:val="002D07A8"/>
    <w:rsid w:val="002F6317"/>
    <w:rsid w:val="003405EA"/>
    <w:rsid w:val="003916EC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6DFC"/>
    <w:rsid w:val="008C1F1C"/>
    <w:rsid w:val="008D47A6"/>
    <w:rsid w:val="009975A0"/>
    <w:rsid w:val="009C5C6E"/>
    <w:rsid w:val="00A2454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B02D2"/>
    <w:rsid w:val="00F03E33"/>
    <w:rsid w:val="00F15749"/>
    <w:rsid w:val="00F42A36"/>
    <w:rsid w:val="00F82617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953CAFE"/>
  <w15:docId w15:val="{07305275-FD0D-4DBD-AA26-9ABFD4181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F6D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tureproinsulation.co.uk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ustainablebuild.co.uk/InsulationMaterials/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uperhomes.org.uk/resources/whats-best-insulation-%20material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insulation.sustainablesources.com/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kingspaninsulation.co.uk/Sustainability.aspx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</Template>
  <TotalTime>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3</cp:revision>
  <cp:lastPrinted>2013-05-15T12:05:00Z</cp:lastPrinted>
  <dcterms:created xsi:type="dcterms:W3CDTF">2021-09-21T13:48:00Z</dcterms:created>
  <dcterms:modified xsi:type="dcterms:W3CDTF">2021-09-23T10:42:00Z</dcterms:modified>
</cp:coreProperties>
</file>