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89DB" w14:textId="77777777" w:rsidR="00E64595" w:rsidRDefault="00E64595" w:rsidP="00104039">
      <w:pPr>
        <w:pStyle w:val="Unittitle"/>
      </w:pPr>
      <w:r>
        <w:t xml:space="preserve">3. Construction design principles </w:t>
      </w:r>
    </w:p>
    <w:p w14:paraId="6CA9A0F3" w14:textId="77777777" w:rsidR="00E64595" w:rsidRPr="00692A45" w:rsidRDefault="00E64595" w:rsidP="00474F67">
      <w:pPr>
        <w:pStyle w:val="Heading1"/>
      </w:pPr>
      <w:r w:rsidRPr="003B5E94">
        <w:t xml:space="preserve">Worksheet </w:t>
      </w:r>
      <w:r>
        <w:t>5</w:t>
      </w:r>
      <w:r w:rsidRPr="003B5E94">
        <w:t xml:space="preserve">: </w:t>
      </w:r>
      <w:r>
        <w:t xml:space="preserve">Sustainable insulation materials </w:t>
      </w:r>
      <w:r w:rsidRPr="00692A45">
        <w:t>(</w:t>
      </w:r>
      <w:r>
        <w:t>tutor</w:t>
      </w:r>
      <w:r w:rsidRPr="00692A45">
        <w:t>)</w:t>
      </w:r>
    </w:p>
    <w:p w14:paraId="42907700" w14:textId="77777777" w:rsidR="00E64595" w:rsidRDefault="00E64595" w:rsidP="00137D0E">
      <w:pPr>
        <w:pStyle w:val="Answer"/>
        <w:ind w:left="0"/>
      </w:pPr>
    </w:p>
    <w:p w14:paraId="3B32040E" w14:textId="77777777" w:rsidR="00E64595" w:rsidRPr="00174D13" w:rsidRDefault="00E64595" w:rsidP="00137D0E">
      <w:pPr>
        <w:pStyle w:val="Answer"/>
        <w:ind w:left="0"/>
      </w:pPr>
      <w:r w:rsidRPr="00174D13">
        <w:t xml:space="preserve">Using the following websites research sustainable insulation materials. Select five facts and produce a poster detailing your findings. </w:t>
      </w:r>
    </w:p>
    <w:p w14:paraId="08D26AC0" w14:textId="77777777" w:rsidR="00E64595" w:rsidRPr="00174D13" w:rsidRDefault="00E64595" w:rsidP="00137D0E">
      <w:pPr>
        <w:pStyle w:val="Answer"/>
        <w:ind w:left="0"/>
      </w:pPr>
    </w:p>
    <w:p w14:paraId="0B55FD2D" w14:textId="77777777" w:rsidR="00E64595" w:rsidRPr="00174D13" w:rsidRDefault="00174D13" w:rsidP="00137D0E">
      <w:pPr>
        <w:pStyle w:val="Answer"/>
        <w:ind w:left="0"/>
        <w:rPr>
          <w:color w:val="4472C4" w:themeColor="accent5"/>
        </w:rPr>
      </w:pPr>
      <w:hyperlink r:id="rId7" w:history="1">
        <w:r w:rsidR="00E64595" w:rsidRPr="00174D13">
          <w:rPr>
            <w:rFonts w:cs="Times New Roman"/>
            <w:color w:val="4472C4" w:themeColor="accent5"/>
            <w:u w:val="single"/>
          </w:rPr>
          <w:t>https://sustainablebuild.co.uk/InsulationMaterials/</w:t>
        </w:r>
      </w:hyperlink>
    </w:p>
    <w:p w14:paraId="7CDE6E60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7C3D6091" w14:textId="77777777" w:rsidR="00E64595" w:rsidRPr="00174D13" w:rsidRDefault="00174D13" w:rsidP="00137D0E">
      <w:pPr>
        <w:pStyle w:val="Answer"/>
        <w:ind w:left="0"/>
        <w:rPr>
          <w:color w:val="4472C4" w:themeColor="accent5"/>
        </w:rPr>
      </w:pPr>
      <w:hyperlink r:id="rId8" w:history="1">
        <w:r w:rsidR="00E64595" w:rsidRPr="00174D13">
          <w:rPr>
            <w:rStyle w:val="Hyperlink"/>
            <w:color w:val="4472C4" w:themeColor="accent5"/>
          </w:rPr>
          <w:t>http://www.natureproinsulation.co.uk/</w:t>
        </w:r>
      </w:hyperlink>
      <w:r w:rsidR="00E64595" w:rsidRPr="00174D13">
        <w:rPr>
          <w:color w:val="4472C4" w:themeColor="accent5"/>
        </w:rPr>
        <w:t xml:space="preserve"> </w:t>
      </w:r>
    </w:p>
    <w:p w14:paraId="59AE9914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1A337E97" w14:textId="77777777" w:rsidR="00E64595" w:rsidRPr="00174D13" w:rsidRDefault="00174D13" w:rsidP="00137D0E">
      <w:pPr>
        <w:pStyle w:val="Answer"/>
        <w:ind w:left="0"/>
        <w:rPr>
          <w:color w:val="4472C4" w:themeColor="accent5"/>
        </w:rPr>
      </w:pPr>
      <w:hyperlink r:id="rId9" w:history="1">
        <w:r w:rsidR="00E64595" w:rsidRPr="00174D13">
          <w:rPr>
            <w:rStyle w:val="Hyperlink"/>
            <w:color w:val="4472C4" w:themeColor="accent5"/>
          </w:rPr>
          <w:t>http://www.kingspaninsulation.co.uk/Sustainability.aspx</w:t>
        </w:r>
      </w:hyperlink>
      <w:r w:rsidR="00E64595" w:rsidRPr="00174D13">
        <w:rPr>
          <w:color w:val="4472C4" w:themeColor="accent5"/>
        </w:rPr>
        <w:t xml:space="preserve"> </w:t>
      </w:r>
    </w:p>
    <w:p w14:paraId="448C3707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5227EF05" w14:textId="77777777" w:rsidR="00E64595" w:rsidRPr="00174D13" w:rsidRDefault="00174D13" w:rsidP="00137D0E">
      <w:pPr>
        <w:pStyle w:val="Answer"/>
        <w:ind w:left="0"/>
        <w:rPr>
          <w:color w:val="4472C4" w:themeColor="accent5"/>
        </w:rPr>
      </w:pPr>
      <w:hyperlink r:id="rId10" w:history="1">
        <w:r w:rsidR="00E64595" w:rsidRPr="00174D13">
          <w:rPr>
            <w:rStyle w:val="Hyperlink"/>
            <w:color w:val="4472C4" w:themeColor="accent5"/>
          </w:rPr>
          <w:t>http://insulation.sustainablesources.com/</w:t>
        </w:r>
      </w:hyperlink>
      <w:r w:rsidR="00E64595" w:rsidRPr="00174D13">
        <w:rPr>
          <w:color w:val="4472C4" w:themeColor="accent5"/>
        </w:rPr>
        <w:t xml:space="preserve"> </w:t>
      </w:r>
    </w:p>
    <w:p w14:paraId="610966BC" w14:textId="77777777" w:rsidR="00E64595" w:rsidRPr="00174D13" w:rsidRDefault="00E64595" w:rsidP="00137D0E">
      <w:pPr>
        <w:pStyle w:val="Answer"/>
        <w:ind w:left="0"/>
        <w:rPr>
          <w:color w:val="4472C4" w:themeColor="accent5"/>
        </w:rPr>
      </w:pPr>
    </w:p>
    <w:p w14:paraId="40B724EC" w14:textId="77777777" w:rsidR="00E64595" w:rsidRPr="00174D13" w:rsidRDefault="00174D13" w:rsidP="00137D0E">
      <w:pPr>
        <w:pStyle w:val="Answer"/>
        <w:ind w:left="0"/>
        <w:rPr>
          <w:color w:val="4472C4" w:themeColor="accent5"/>
        </w:rPr>
      </w:pPr>
      <w:hyperlink r:id="rId11" w:history="1">
        <w:r w:rsidR="00E64595" w:rsidRPr="00174D13">
          <w:rPr>
            <w:rStyle w:val="Hyperlink"/>
            <w:color w:val="4472C4" w:themeColor="accent5"/>
          </w:rPr>
          <w:t>http://www.superhomes.org.uk/resources/whats-best-insulation- material/</w:t>
        </w:r>
      </w:hyperlink>
      <w:r w:rsidR="00E64595" w:rsidRPr="00174D13">
        <w:rPr>
          <w:color w:val="4472C4" w:themeColor="accent5"/>
        </w:rPr>
        <w:t xml:space="preserve"> </w:t>
      </w:r>
    </w:p>
    <w:p w14:paraId="4D10376B" w14:textId="77777777" w:rsidR="00E64595" w:rsidRPr="00174D13" w:rsidRDefault="00E64595" w:rsidP="00137D0E">
      <w:pPr>
        <w:pStyle w:val="Answer"/>
        <w:ind w:left="0"/>
      </w:pPr>
    </w:p>
    <w:p w14:paraId="022ADADE" w14:textId="77777777" w:rsidR="00E64595" w:rsidRPr="00174D13" w:rsidRDefault="00E64595" w:rsidP="00137D0E">
      <w:pPr>
        <w:pStyle w:val="Answer"/>
        <w:ind w:left="0"/>
      </w:pPr>
    </w:p>
    <w:p w14:paraId="411B25B4" w14:textId="77777777" w:rsidR="00E64595" w:rsidRPr="00174D13" w:rsidRDefault="00E64595" w:rsidP="00137D0E">
      <w:pPr>
        <w:pStyle w:val="Answer"/>
        <w:ind w:left="0"/>
        <w:rPr>
          <w:color w:val="FF0000"/>
        </w:rPr>
      </w:pPr>
      <w:r w:rsidRPr="00174D13">
        <w:rPr>
          <w:color w:val="FF0000"/>
        </w:rPr>
        <w:t>Learners’ answers to this task will vary. Ensure they have identified different types of sustainable insulation materials (hemp, wool, cellulose, etc.) and identified some advantages/disadvantages or factors to consider (</w:t>
      </w:r>
      <w:proofErr w:type="gramStart"/>
      <w:r w:rsidRPr="00174D13">
        <w:rPr>
          <w:color w:val="FF0000"/>
        </w:rPr>
        <w:t>e.g.</w:t>
      </w:r>
      <w:proofErr w:type="gramEnd"/>
      <w:r w:rsidRPr="00174D13">
        <w:rPr>
          <w:color w:val="FF0000"/>
        </w:rPr>
        <w:t xml:space="preserve"> higher costs of sustainable versus conventional materials).</w:t>
      </w:r>
    </w:p>
    <w:p w14:paraId="498246EE" w14:textId="77777777" w:rsidR="00E64595" w:rsidRDefault="00E64595" w:rsidP="00474F67">
      <w:pPr>
        <w:rPr>
          <w:rFonts w:cs="Arial"/>
          <w:szCs w:val="22"/>
        </w:rPr>
      </w:pPr>
    </w:p>
    <w:p w14:paraId="25E7EF74" w14:textId="77777777" w:rsidR="00E64595" w:rsidRDefault="00E64595" w:rsidP="00AD179E">
      <w:pPr>
        <w:pStyle w:val="Answer"/>
        <w:tabs>
          <w:tab w:val="left" w:pos="2400"/>
        </w:tabs>
      </w:pPr>
      <w:r>
        <w:tab/>
      </w:r>
    </w:p>
    <w:p w14:paraId="42051E61" w14:textId="77777777" w:rsidR="00474F67" w:rsidRDefault="00474F67" w:rsidP="00474F67">
      <w:pPr>
        <w:rPr>
          <w:rFonts w:cs="Arial"/>
          <w:szCs w:val="22"/>
        </w:rPr>
      </w:pPr>
    </w:p>
    <w:p w14:paraId="596B3B37" w14:textId="77777777" w:rsidR="006E1028" w:rsidRDefault="006E1028" w:rsidP="006E1028">
      <w:pPr>
        <w:pStyle w:val="Answer"/>
      </w:pP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D6B20" w14:textId="77777777" w:rsidR="00E64595" w:rsidRDefault="00E64595">
      <w:pPr>
        <w:spacing w:before="0" w:after="0"/>
      </w:pPr>
      <w:r>
        <w:separator/>
      </w:r>
    </w:p>
  </w:endnote>
  <w:endnote w:type="continuationSeparator" w:id="0">
    <w:p w14:paraId="3F7A8F86" w14:textId="77777777" w:rsidR="00E64595" w:rsidRDefault="00E645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3797A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2D2F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0D8C6A" wp14:editId="26D0ABFB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CBAD277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628E90A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0D8C6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CBAD277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628E90A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627E1F" wp14:editId="138D3F1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74D13">
      <w:fldChar w:fldCharType="begin"/>
    </w:r>
    <w:r w:rsidR="00174D13">
      <w:instrText xml:space="preserve"> NUMPAGES   \* MERGEFORMAT </w:instrText>
    </w:r>
    <w:r w:rsidR="00174D13">
      <w:fldChar w:fldCharType="separate"/>
    </w:r>
    <w:r w:rsidR="00F03E33">
      <w:t>1</w:t>
    </w:r>
    <w:r w:rsidR="00174D1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30618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B8DDE" w14:textId="77777777" w:rsidR="00E64595" w:rsidRDefault="00E64595">
      <w:pPr>
        <w:spacing w:before="0" w:after="0"/>
      </w:pPr>
      <w:r>
        <w:separator/>
      </w:r>
    </w:p>
  </w:footnote>
  <w:footnote w:type="continuationSeparator" w:id="0">
    <w:p w14:paraId="2FB3537C" w14:textId="77777777" w:rsidR="00E64595" w:rsidRDefault="00E645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C5BC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DFAF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7831C69" wp14:editId="2BE5C48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F40B57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8B16DD3" wp14:editId="39CEF80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F530A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49EE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595"/>
    <w:rsid w:val="00002DC1"/>
    <w:rsid w:val="000033BD"/>
    <w:rsid w:val="0007243A"/>
    <w:rsid w:val="00082C62"/>
    <w:rsid w:val="000B231F"/>
    <w:rsid w:val="000C1804"/>
    <w:rsid w:val="000E194B"/>
    <w:rsid w:val="00110217"/>
    <w:rsid w:val="00137D0E"/>
    <w:rsid w:val="00152AC3"/>
    <w:rsid w:val="00156AF3"/>
    <w:rsid w:val="00174D1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64595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C9DB95"/>
  <w15:docId w15:val="{0D47C93F-8CA5-45F2-BDFD-FA988FCD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E645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proinsulation.co.uk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ustainablebuild.co.uk/InsulationMateri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uperhomes.org.uk/resources/whats-best-insulation-%20material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nsulation.sustainablesources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kingspaninsulation.co.uk/Sustainability.aspx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2021-09-21T13:48:00Z</dcterms:created>
  <dcterms:modified xsi:type="dcterms:W3CDTF">2021-09-23T10:43:00Z</dcterms:modified>
</cp:coreProperties>
</file>