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5F031" w14:textId="77777777" w:rsidR="00691ADC" w:rsidRDefault="00691ADC" w:rsidP="00C076CA">
      <w:pPr>
        <w:pStyle w:val="Unittitle"/>
      </w:pPr>
      <w:r>
        <w:t xml:space="preserve">3. Construction design principles </w:t>
      </w:r>
    </w:p>
    <w:p w14:paraId="720C5426" w14:textId="77777777" w:rsidR="00691ADC" w:rsidRPr="00045E37" w:rsidRDefault="00691ADC" w:rsidP="00045E37">
      <w:pPr>
        <w:pStyle w:val="Heading1"/>
      </w:pPr>
      <w:r w:rsidRPr="00045E37">
        <w:t>Worksheet 6: Sustainability (learner)</w:t>
      </w:r>
    </w:p>
    <w:p w14:paraId="5E053987" w14:textId="553D9025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Briefly explain the basic principles of sustainability.</w:t>
      </w:r>
    </w:p>
    <w:p w14:paraId="097CD679" w14:textId="77777777" w:rsidR="00691ADC" w:rsidRPr="00C623D2" w:rsidRDefault="00691ADC" w:rsidP="005E74F1">
      <w:pPr>
        <w:rPr>
          <w:rFonts w:cs="Arial"/>
          <w:szCs w:val="22"/>
        </w:rPr>
      </w:pPr>
    </w:p>
    <w:p w14:paraId="153C9F0D" w14:textId="77777777" w:rsidR="00691ADC" w:rsidRPr="00C623D2" w:rsidRDefault="00691ADC" w:rsidP="005E74F1">
      <w:pPr>
        <w:rPr>
          <w:rFonts w:cs="Arial"/>
          <w:szCs w:val="22"/>
        </w:rPr>
      </w:pPr>
    </w:p>
    <w:p w14:paraId="51AE66F3" w14:textId="77777777" w:rsidR="00691ADC" w:rsidRPr="00C623D2" w:rsidRDefault="00691ADC" w:rsidP="005E74F1">
      <w:pPr>
        <w:rPr>
          <w:rFonts w:cs="Arial"/>
          <w:szCs w:val="22"/>
        </w:rPr>
      </w:pPr>
    </w:p>
    <w:p w14:paraId="2AB05F15" w14:textId="77777777" w:rsidR="00691ADC" w:rsidRPr="00C623D2" w:rsidRDefault="00691ADC" w:rsidP="005E74F1">
      <w:pPr>
        <w:rPr>
          <w:rFonts w:cs="Arial"/>
          <w:szCs w:val="22"/>
        </w:rPr>
      </w:pPr>
    </w:p>
    <w:p w14:paraId="4B3C6432" w14:textId="77777777" w:rsidR="00691ADC" w:rsidRPr="00C623D2" w:rsidRDefault="00691ADC" w:rsidP="005E74F1">
      <w:pPr>
        <w:rPr>
          <w:rFonts w:cs="Arial"/>
          <w:szCs w:val="22"/>
        </w:rPr>
      </w:pPr>
    </w:p>
    <w:p w14:paraId="66DCBB83" w14:textId="7185F630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List three forms of renewable energy sources.</w:t>
      </w:r>
    </w:p>
    <w:p w14:paraId="3D127944" w14:textId="77777777" w:rsidR="00691ADC" w:rsidRPr="00C623D2" w:rsidRDefault="00691ADC" w:rsidP="005E74F1">
      <w:pPr>
        <w:rPr>
          <w:rFonts w:cs="Arial"/>
          <w:szCs w:val="22"/>
        </w:rPr>
      </w:pPr>
    </w:p>
    <w:p w14:paraId="08C2F608" w14:textId="77777777" w:rsidR="00691ADC" w:rsidRPr="00C623D2" w:rsidRDefault="00691ADC" w:rsidP="005E74F1">
      <w:pPr>
        <w:rPr>
          <w:rFonts w:cs="Arial"/>
          <w:szCs w:val="22"/>
        </w:rPr>
      </w:pPr>
    </w:p>
    <w:p w14:paraId="3A653998" w14:textId="77777777" w:rsidR="00691ADC" w:rsidRPr="00C623D2" w:rsidRDefault="00691ADC" w:rsidP="005E74F1">
      <w:pPr>
        <w:rPr>
          <w:rFonts w:cs="Arial"/>
          <w:szCs w:val="22"/>
        </w:rPr>
      </w:pPr>
    </w:p>
    <w:p w14:paraId="585F47E5" w14:textId="77777777" w:rsidR="00691ADC" w:rsidRPr="00C623D2" w:rsidRDefault="00691ADC" w:rsidP="005E74F1">
      <w:pPr>
        <w:ind w:left="360"/>
        <w:rPr>
          <w:rFonts w:cs="Arial"/>
          <w:szCs w:val="22"/>
        </w:rPr>
      </w:pPr>
    </w:p>
    <w:p w14:paraId="5A560790" w14:textId="1C3AD9F8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Circle the correct term given to the harvested water used for flushing toilets.</w:t>
      </w:r>
    </w:p>
    <w:p w14:paraId="316D0451" w14:textId="77777777" w:rsidR="00691ADC" w:rsidRPr="00C623D2" w:rsidRDefault="00691ADC" w:rsidP="0021304A">
      <w:pPr>
        <w:rPr>
          <w:rFonts w:cs="Arial"/>
          <w:szCs w:val="22"/>
        </w:rPr>
      </w:pPr>
    </w:p>
    <w:p w14:paraId="3E4B6B92" w14:textId="4DA7BBD8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Blue water</w:t>
      </w:r>
    </w:p>
    <w:p w14:paraId="6E6A9934" w14:textId="01B9A8D8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Grey water</w:t>
      </w:r>
    </w:p>
    <w:p w14:paraId="0A843F94" w14:textId="6DDAB67C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 xml:space="preserve">Black water </w:t>
      </w:r>
    </w:p>
    <w:p w14:paraId="0E87C299" w14:textId="25B972F9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White water</w:t>
      </w:r>
    </w:p>
    <w:p w14:paraId="0941130B" w14:textId="77777777" w:rsidR="00691ADC" w:rsidRPr="00C623D2" w:rsidRDefault="00691ADC" w:rsidP="0021304A">
      <w:pPr>
        <w:rPr>
          <w:rFonts w:cs="Arial"/>
          <w:szCs w:val="22"/>
        </w:rPr>
      </w:pPr>
    </w:p>
    <w:p w14:paraId="20844DF6" w14:textId="77777777" w:rsidR="00691ADC" w:rsidRPr="00C623D2" w:rsidRDefault="00691ADC" w:rsidP="005E74F1">
      <w:pPr>
        <w:rPr>
          <w:rFonts w:cs="Arial"/>
          <w:szCs w:val="22"/>
        </w:rPr>
      </w:pPr>
    </w:p>
    <w:p w14:paraId="0EAF9C5B" w14:textId="70B240AA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Underline the type of glass with a reflective coating that reflects heat back into a building.</w:t>
      </w:r>
    </w:p>
    <w:p w14:paraId="020DF534" w14:textId="77777777" w:rsidR="00691ADC" w:rsidRPr="00C623D2" w:rsidRDefault="00691ADC" w:rsidP="005E74F1">
      <w:pPr>
        <w:rPr>
          <w:rFonts w:cs="Arial"/>
          <w:szCs w:val="22"/>
        </w:rPr>
      </w:pPr>
    </w:p>
    <w:p w14:paraId="6C846A75" w14:textId="668592AE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K glass</w:t>
      </w:r>
    </w:p>
    <w:p w14:paraId="2EF50EE8" w14:textId="4B22973D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 xml:space="preserve">Float glass </w:t>
      </w:r>
    </w:p>
    <w:p w14:paraId="0A49A331" w14:textId="65986FB9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Tempered glass</w:t>
      </w:r>
    </w:p>
    <w:p w14:paraId="46063829" w14:textId="212B8A69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Laminated glass</w:t>
      </w:r>
    </w:p>
    <w:p w14:paraId="77A560EC" w14:textId="77777777" w:rsidR="00691ADC" w:rsidRPr="00C623D2" w:rsidRDefault="00691ADC" w:rsidP="0021304A">
      <w:pPr>
        <w:rPr>
          <w:rFonts w:cs="Arial"/>
          <w:szCs w:val="22"/>
        </w:rPr>
      </w:pPr>
    </w:p>
    <w:p w14:paraId="1E842A62" w14:textId="77777777" w:rsidR="00691ADC" w:rsidRDefault="00691ADC" w:rsidP="006E1028">
      <w:pPr>
        <w:pStyle w:val="Answer"/>
      </w:pPr>
    </w:p>
    <w:p w14:paraId="4F5AB3C3" w14:textId="77777777" w:rsidR="00691ADC" w:rsidRDefault="00691ADC" w:rsidP="00474F67">
      <w:pPr>
        <w:rPr>
          <w:rFonts w:cs="Arial"/>
          <w:szCs w:val="22"/>
        </w:rPr>
      </w:pPr>
    </w:p>
    <w:p w14:paraId="65AF2896" w14:textId="77777777" w:rsidR="00691ADC" w:rsidRDefault="00691ADC" w:rsidP="00AD179E">
      <w:pPr>
        <w:pStyle w:val="Answer"/>
        <w:tabs>
          <w:tab w:val="left" w:pos="2400"/>
        </w:tabs>
      </w:pPr>
      <w:r>
        <w:tab/>
      </w:r>
    </w:p>
    <w:p w14:paraId="5519AB92" w14:textId="77777777" w:rsidR="00474F67" w:rsidRDefault="00474F67" w:rsidP="00474F67">
      <w:pPr>
        <w:rPr>
          <w:rFonts w:cs="Arial"/>
          <w:szCs w:val="22"/>
        </w:rPr>
      </w:pPr>
    </w:p>
    <w:p w14:paraId="54D7E15F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872D7" w14:textId="77777777" w:rsidR="00691ADC" w:rsidRDefault="00691ADC">
      <w:pPr>
        <w:spacing w:before="0" w:after="0"/>
      </w:pPr>
      <w:r>
        <w:separator/>
      </w:r>
    </w:p>
  </w:endnote>
  <w:endnote w:type="continuationSeparator" w:id="0">
    <w:p w14:paraId="3E21DF8B" w14:textId="77777777" w:rsidR="00691ADC" w:rsidRDefault="00691A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4A9E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4C2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5497F8" wp14:editId="7F56B7BE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225417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B00E4BA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5497F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7225417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B00E4BA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CD3EC22" wp14:editId="2916B4C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B50D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D179" w14:textId="77777777" w:rsidR="00691ADC" w:rsidRDefault="00691ADC">
      <w:pPr>
        <w:spacing w:before="0" w:after="0"/>
      </w:pPr>
      <w:r>
        <w:separator/>
      </w:r>
    </w:p>
  </w:footnote>
  <w:footnote w:type="continuationSeparator" w:id="0">
    <w:p w14:paraId="0ADE995A" w14:textId="77777777" w:rsidR="00691ADC" w:rsidRDefault="00691A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CF1C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ED99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960AA9C" wp14:editId="5C7DE70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CC1E04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5140460" wp14:editId="4BF8D01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80456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C327C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675E8"/>
    <w:multiLevelType w:val="hybridMultilevel"/>
    <w:tmpl w:val="4EB63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8677C"/>
    <w:multiLevelType w:val="hybridMultilevel"/>
    <w:tmpl w:val="7E66A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94A99"/>
    <w:multiLevelType w:val="hybridMultilevel"/>
    <w:tmpl w:val="109A2FB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B95C72"/>
    <w:multiLevelType w:val="hybridMultilevel"/>
    <w:tmpl w:val="B408043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4"/>
  </w:num>
  <w:num w:numId="4">
    <w:abstractNumId w:val="19"/>
  </w:num>
  <w:num w:numId="5">
    <w:abstractNumId w:val="9"/>
  </w:num>
  <w:num w:numId="6">
    <w:abstractNumId w:val="18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7"/>
  </w:num>
  <w:num w:numId="13">
    <w:abstractNumId w:val="15"/>
  </w:num>
  <w:num w:numId="14">
    <w:abstractNumId w:val="21"/>
  </w:num>
  <w:num w:numId="15">
    <w:abstractNumId w:val="13"/>
  </w:num>
  <w:num w:numId="16">
    <w:abstractNumId w:val="8"/>
  </w:num>
  <w:num w:numId="17">
    <w:abstractNumId w:val="26"/>
  </w:num>
  <w:num w:numId="18">
    <w:abstractNumId w:val="28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"/>
  </w:num>
  <w:num w:numId="36">
    <w:abstractNumId w:val="5"/>
  </w:num>
  <w:num w:numId="37">
    <w:abstractNumId w:val="10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ADC"/>
    <w:rsid w:val="00002DC1"/>
    <w:rsid w:val="000033BD"/>
    <w:rsid w:val="00045E37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ADC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10925"/>
    <w:rsid w:val="00B634AC"/>
    <w:rsid w:val="00BE2C21"/>
    <w:rsid w:val="00C01D20"/>
    <w:rsid w:val="00C06474"/>
    <w:rsid w:val="00C202BF"/>
    <w:rsid w:val="00C623D2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728E89F"/>
  <w15:docId w15:val="{7423ACCB-DF4B-4193-B58E-89649050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10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2021-09-21T13:49:00Z</dcterms:created>
  <dcterms:modified xsi:type="dcterms:W3CDTF">2021-09-23T10:43:00Z</dcterms:modified>
</cp:coreProperties>
</file>