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2919A" w14:textId="77777777" w:rsidR="00A64883" w:rsidRDefault="00A64883" w:rsidP="00A3554D">
      <w:pPr>
        <w:pStyle w:val="Unittitle"/>
      </w:pPr>
      <w:r>
        <w:t>3. Construction design principles</w:t>
      </w:r>
    </w:p>
    <w:p w14:paraId="5AA8BDA0" w14:textId="77777777" w:rsidR="00A64883" w:rsidRPr="00A3554D" w:rsidRDefault="00A64883" w:rsidP="00A3554D">
      <w:pPr>
        <w:pStyle w:val="Heading1"/>
      </w:pPr>
      <w:r w:rsidRPr="00A3554D">
        <w:t>Worksheet 9: RIBA Plan of Work (learner)</w:t>
      </w:r>
    </w:p>
    <w:p w14:paraId="167F868F" w14:textId="77777777" w:rsidR="00A64883" w:rsidRPr="000E273D" w:rsidRDefault="00A64883" w:rsidP="000B6372">
      <w:pPr>
        <w:rPr>
          <w:b/>
          <w:bCs/>
          <w:szCs w:val="22"/>
        </w:rPr>
      </w:pPr>
      <w:r w:rsidRPr="000E273D">
        <w:rPr>
          <w:b/>
          <w:bCs/>
          <w:szCs w:val="22"/>
        </w:rPr>
        <w:t>Imagine you have been asked by your supervisor to prepare a presentation for your colleagues about the RIBA Plan of Work.</w:t>
      </w:r>
    </w:p>
    <w:p w14:paraId="3559D0D9" w14:textId="77777777" w:rsidR="00A64883" w:rsidRPr="000E273D" w:rsidRDefault="00A64883" w:rsidP="00857707">
      <w:pPr>
        <w:rPr>
          <w:szCs w:val="22"/>
        </w:rPr>
      </w:pPr>
    </w:p>
    <w:p w14:paraId="51ADF7D0" w14:textId="77777777" w:rsidR="00A64883" w:rsidRPr="000E273D" w:rsidRDefault="00A64883" w:rsidP="00857707">
      <w:pPr>
        <w:rPr>
          <w:szCs w:val="22"/>
        </w:rPr>
      </w:pPr>
      <w:r w:rsidRPr="000E273D">
        <w:rPr>
          <w:szCs w:val="22"/>
        </w:rPr>
        <w:t xml:space="preserve">Research the Plan of Work here: </w:t>
      </w:r>
      <w:hyperlink r:id="rId7" w:history="1">
        <w:r w:rsidRPr="000E273D">
          <w:rPr>
            <w:rStyle w:val="Hyperlink"/>
            <w:szCs w:val="22"/>
          </w:rPr>
          <w:t>RIBA Plan of Work (architecture.com)</w:t>
        </w:r>
      </w:hyperlink>
      <w:r w:rsidRPr="000E273D">
        <w:rPr>
          <w:szCs w:val="22"/>
        </w:rPr>
        <w:t>.</w:t>
      </w:r>
    </w:p>
    <w:p w14:paraId="1A08BE62" w14:textId="77777777" w:rsidR="00A64883" w:rsidRPr="000E273D" w:rsidRDefault="00A64883" w:rsidP="00857707">
      <w:pPr>
        <w:rPr>
          <w:szCs w:val="22"/>
        </w:rPr>
      </w:pPr>
    </w:p>
    <w:p w14:paraId="5C7C6495" w14:textId="77777777" w:rsidR="00A64883" w:rsidRPr="000E273D" w:rsidRDefault="00A64883" w:rsidP="000B6372">
      <w:pPr>
        <w:rPr>
          <w:szCs w:val="22"/>
        </w:rPr>
      </w:pPr>
      <w:r w:rsidRPr="000E273D">
        <w:rPr>
          <w:szCs w:val="22"/>
        </w:rPr>
        <w:t>Your presentation should include:</w:t>
      </w:r>
    </w:p>
    <w:p w14:paraId="2B2B7DB3" w14:textId="77777777" w:rsidR="00A64883" w:rsidRPr="000E273D" w:rsidRDefault="00A64883" w:rsidP="00C9593A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>what the RIBA plan of work is</w:t>
      </w:r>
    </w:p>
    <w:p w14:paraId="3E820023" w14:textId="77777777" w:rsidR="00A64883" w:rsidRPr="000E273D" w:rsidRDefault="00A64883" w:rsidP="00C9593A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0E273D">
        <w:rPr>
          <w:szCs w:val="22"/>
        </w:rPr>
        <w:t>the eight stages of the plan</w:t>
      </w:r>
    </w:p>
    <w:p w14:paraId="1C4C1CD4" w14:textId="77777777" w:rsidR="00A64883" w:rsidRPr="000E273D" w:rsidRDefault="00A64883" w:rsidP="00C9593A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0E273D">
        <w:rPr>
          <w:szCs w:val="22"/>
        </w:rPr>
        <w:t>a brief two-line description of each stage.</w:t>
      </w:r>
    </w:p>
    <w:p w14:paraId="2EFAA9E3" w14:textId="77777777" w:rsidR="00A64883" w:rsidRPr="000E273D" w:rsidRDefault="00A64883" w:rsidP="000B6372">
      <w:pPr>
        <w:pStyle w:val="ListParagraph"/>
        <w:spacing w:before="0" w:after="0" w:line="240" w:lineRule="auto"/>
        <w:rPr>
          <w:szCs w:val="22"/>
        </w:rPr>
      </w:pPr>
    </w:p>
    <w:p w14:paraId="61543E22" w14:textId="77777777" w:rsidR="00A64883" w:rsidRPr="000E273D" w:rsidRDefault="00A64883" w:rsidP="000B6372">
      <w:pPr>
        <w:spacing w:before="0" w:after="160" w:line="259" w:lineRule="auto"/>
        <w:rPr>
          <w:szCs w:val="22"/>
        </w:rPr>
      </w:pPr>
      <w:r w:rsidRPr="000E273D">
        <w:rPr>
          <w:szCs w:val="22"/>
        </w:rPr>
        <w:t>At each stage, you should give:</w:t>
      </w:r>
    </w:p>
    <w:p w14:paraId="77E081EE" w14:textId="77777777" w:rsidR="00A64883" w:rsidRPr="000E273D" w:rsidRDefault="00A64883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 xml:space="preserve">an example of the types of activities that happen </w:t>
      </w:r>
    </w:p>
    <w:p w14:paraId="7AE570A8" w14:textId="77777777" w:rsidR="00A64883" w:rsidRPr="000E273D" w:rsidRDefault="00A64883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 xml:space="preserve">who is involved in that stage of the project, </w:t>
      </w:r>
      <w:proofErr w:type="gramStart"/>
      <w:r w:rsidRPr="000E273D">
        <w:rPr>
          <w:szCs w:val="22"/>
        </w:rPr>
        <w:t>and</w:t>
      </w:r>
      <w:proofErr w:type="gramEnd"/>
      <w:r w:rsidRPr="000E273D">
        <w:rPr>
          <w:szCs w:val="22"/>
        </w:rPr>
        <w:t xml:space="preserve"> </w:t>
      </w:r>
    </w:p>
    <w:p w14:paraId="4F1FDE22" w14:textId="77777777" w:rsidR="00A64883" w:rsidRPr="000E273D" w:rsidRDefault="00A64883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>what information may be exchanged.</w:t>
      </w:r>
    </w:p>
    <w:p w14:paraId="149996FF" w14:textId="77777777" w:rsidR="00A64883" w:rsidRPr="000E273D" w:rsidRDefault="00A64883" w:rsidP="00857707">
      <w:pPr>
        <w:rPr>
          <w:szCs w:val="22"/>
        </w:rPr>
      </w:pPr>
      <w:r w:rsidRPr="000E273D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0E273D">
        <w:rPr>
          <w:szCs w:val="22"/>
        </w:rPr>
        <w:t>style, and</w:t>
      </w:r>
      <w:proofErr w:type="gramEnd"/>
      <w:r w:rsidRPr="000E273D">
        <w:rPr>
          <w:szCs w:val="22"/>
        </w:rPr>
        <w:t xml:space="preserve"> note improvements that could be made next time.</w:t>
      </w:r>
    </w:p>
    <w:p w14:paraId="6342638A" w14:textId="77777777" w:rsidR="00A64883" w:rsidRPr="000E273D" w:rsidRDefault="00A64883" w:rsidP="00857707">
      <w:pPr>
        <w:rPr>
          <w:b/>
          <w:bCs/>
          <w:szCs w:val="22"/>
        </w:rPr>
      </w:pPr>
    </w:p>
    <w:p w14:paraId="04F19A1A" w14:textId="77777777" w:rsidR="00A64883" w:rsidRPr="00857707" w:rsidRDefault="00A64883" w:rsidP="00857707"/>
    <w:p w14:paraId="43B17950" w14:textId="77777777" w:rsidR="00A64883" w:rsidRDefault="00A64883" w:rsidP="00474F67">
      <w:pPr>
        <w:rPr>
          <w:rFonts w:cs="Arial"/>
          <w:szCs w:val="22"/>
        </w:rPr>
      </w:pPr>
    </w:p>
    <w:p w14:paraId="0A87CFCD" w14:textId="77777777" w:rsidR="00A64883" w:rsidRDefault="00A64883" w:rsidP="00AD179E">
      <w:pPr>
        <w:pStyle w:val="Answer"/>
        <w:tabs>
          <w:tab w:val="left" w:pos="2400"/>
        </w:tabs>
      </w:pPr>
      <w:r>
        <w:tab/>
      </w:r>
    </w:p>
    <w:p w14:paraId="4927776F" w14:textId="77777777" w:rsidR="00474F67" w:rsidRDefault="00474F67" w:rsidP="00474F67">
      <w:pPr>
        <w:rPr>
          <w:rFonts w:cs="Arial"/>
          <w:szCs w:val="22"/>
        </w:rPr>
      </w:pPr>
    </w:p>
    <w:p w14:paraId="0A1DBEF6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8D29" w14:textId="77777777" w:rsidR="00A64883" w:rsidRDefault="00A64883">
      <w:pPr>
        <w:spacing w:before="0" w:after="0"/>
      </w:pPr>
      <w:r>
        <w:separator/>
      </w:r>
    </w:p>
  </w:endnote>
  <w:endnote w:type="continuationSeparator" w:id="0">
    <w:p w14:paraId="274A2999" w14:textId="77777777" w:rsidR="00A64883" w:rsidRDefault="00A648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BE4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590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7598F2" wp14:editId="167926E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E4DE1A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CD62AA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7598F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E4DE1A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CD62AA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D70F9D" wp14:editId="157ED8B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1AE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38A7B" w14:textId="77777777" w:rsidR="00A64883" w:rsidRDefault="00A64883">
      <w:pPr>
        <w:spacing w:before="0" w:after="0"/>
      </w:pPr>
      <w:r>
        <w:separator/>
      </w:r>
    </w:p>
  </w:footnote>
  <w:footnote w:type="continuationSeparator" w:id="0">
    <w:p w14:paraId="06793483" w14:textId="77777777" w:rsidR="00A64883" w:rsidRDefault="00A648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25C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F9B6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FDF0983" wp14:editId="0A7CE21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6838E2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F9B390" wp14:editId="4D6A922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E772A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2D7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883"/>
    <w:rsid w:val="00002DC1"/>
    <w:rsid w:val="000033BD"/>
    <w:rsid w:val="0007243A"/>
    <w:rsid w:val="00082C62"/>
    <w:rsid w:val="000B231F"/>
    <w:rsid w:val="000C1804"/>
    <w:rsid w:val="000E194B"/>
    <w:rsid w:val="000E273D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64883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00832A"/>
  <w15:docId w15:val="{F9E7B9B9-894F-4EBF-853F-CCD88EA8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488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648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architecture.com/knowledge-and-resources/resources-landing-page/riba-plan-of-wor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2021-09-21T13:53:00Z</dcterms:created>
  <dcterms:modified xsi:type="dcterms:W3CDTF">2021-09-23T10:47:00Z</dcterms:modified>
</cp:coreProperties>
</file>