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EB4F1" w14:textId="77777777" w:rsidR="00681367" w:rsidRDefault="00681367" w:rsidP="00681367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</w:t>
      </w: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rinciples</w:t>
      </w:r>
    </w:p>
    <w:p w14:paraId="71804369" w14:textId="77777777" w:rsidR="00681367" w:rsidRPr="00901BC1" w:rsidRDefault="00681367" w:rsidP="00681367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</w:t>
      </w:r>
    </w:p>
    <w:p w14:paraId="1E4FB7E6" w14:textId="60A70662" w:rsidR="0065542C" w:rsidRPr="00ED7B84" w:rsidRDefault="00681367" w:rsidP="0055452D">
      <w:pPr>
        <w:pStyle w:val="Heading1"/>
      </w:pPr>
      <w:r>
        <w:t>Worksheet 12</w:t>
      </w:r>
      <w:r w:rsidRPr="00ED7B84">
        <w:t>: Heritage building and conservation</w:t>
      </w:r>
      <w:r w:rsidR="0065542C">
        <w:t xml:space="preserve"> (tutor)</w:t>
      </w:r>
    </w:p>
    <w:p w14:paraId="734EC1FA" w14:textId="77777777" w:rsidR="0065542C" w:rsidRPr="00901BC1" w:rsidRDefault="0065542C" w:rsidP="0065542C">
      <w:pPr>
        <w:rPr>
          <w:rFonts w:cs="Arial"/>
          <w:b/>
          <w:bCs/>
          <w:sz w:val="32"/>
          <w:szCs w:val="32"/>
        </w:rPr>
      </w:pPr>
    </w:p>
    <w:p w14:paraId="2F748257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Define what is meant by conservation in the built environment.</w:t>
      </w:r>
    </w:p>
    <w:p w14:paraId="23B91A73" w14:textId="77777777" w:rsidR="0065542C" w:rsidRPr="00901BC1" w:rsidRDefault="0065542C" w:rsidP="0065542C">
      <w:pPr>
        <w:rPr>
          <w:rFonts w:cs="Arial"/>
          <w:color w:val="FF0000"/>
          <w:lang w:val="en-US"/>
        </w:rPr>
      </w:pPr>
      <w:r w:rsidRPr="00F05292">
        <w:rPr>
          <w:rFonts w:cs="Arial"/>
          <w:color w:val="FF0000"/>
          <w:szCs w:val="22"/>
          <w:lang w:val="en-US"/>
        </w:rPr>
        <w:t>Conservation is the process of maintaining and managing change to a heritage building in a way that sustains and enhances its significance.</w:t>
      </w:r>
    </w:p>
    <w:p w14:paraId="0F387543" w14:textId="77777777" w:rsidR="0065542C" w:rsidRPr="00901BC1" w:rsidRDefault="0065542C" w:rsidP="0065542C">
      <w:pPr>
        <w:rPr>
          <w:rFonts w:cs="Arial"/>
          <w:szCs w:val="22"/>
          <w:lang w:val="en-US"/>
        </w:rPr>
      </w:pPr>
    </w:p>
    <w:p w14:paraId="03F749C2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Identify </w:t>
      </w:r>
      <w:r w:rsidRPr="000C67AB">
        <w:rPr>
          <w:rFonts w:ascii="Arial" w:hAnsi="Arial" w:cs="Arial"/>
          <w:b/>
          <w:bCs/>
        </w:rPr>
        <w:t>two</w:t>
      </w:r>
      <w:r w:rsidRPr="00901BC1">
        <w:rPr>
          <w:rFonts w:ascii="Arial" w:hAnsi="Arial" w:cs="Arial"/>
        </w:rPr>
        <w:t xml:space="preserve"> benefits of conserving heritage buildings.</w:t>
      </w:r>
    </w:p>
    <w:p w14:paraId="40D556B7" w14:textId="77777777" w:rsidR="0065542C" w:rsidRPr="00901BC1" w:rsidRDefault="0065542C" w:rsidP="0065542C">
      <w:pPr>
        <w:pStyle w:val="ListParagraph"/>
        <w:rPr>
          <w:rFonts w:ascii="Arial" w:hAnsi="Arial" w:cs="Arial"/>
        </w:rPr>
      </w:pPr>
    </w:p>
    <w:p w14:paraId="536C9002" w14:textId="77777777" w:rsidR="0065542C" w:rsidRPr="00901BC1" w:rsidRDefault="0065542C" w:rsidP="0065542C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 w:rsidRPr="00901BC1">
        <w:rPr>
          <w:rFonts w:ascii="Arial" w:hAnsi="Arial" w:cs="Arial"/>
          <w:color w:val="FF0000"/>
          <w:lang w:val="en-US"/>
        </w:rPr>
        <w:t>Preserving historic buildings is a sustainable way of preserving housing stock</w:t>
      </w:r>
      <w:r>
        <w:rPr>
          <w:rFonts w:ascii="Arial" w:hAnsi="Arial" w:cs="Arial"/>
          <w:color w:val="FF0000"/>
          <w:lang w:val="en-US"/>
        </w:rPr>
        <w:t>.</w:t>
      </w:r>
    </w:p>
    <w:p w14:paraId="06DD7B4A" w14:textId="77777777" w:rsidR="0065542C" w:rsidRPr="00901BC1" w:rsidRDefault="0065542C" w:rsidP="0065542C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>It r</w:t>
      </w:r>
      <w:r w:rsidRPr="00901BC1">
        <w:rPr>
          <w:rFonts w:ascii="Arial" w:hAnsi="Arial" w:cs="Arial"/>
          <w:color w:val="FF0000"/>
          <w:lang w:val="en-US"/>
        </w:rPr>
        <w:t>etains heritage for future generations to enjoy</w:t>
      </w:r>
      <w:r>
        <w:rPr>
          <w:rFonts w:ascii="Arial" w:hAnsi="Arial" w:cs="Arial"/>
          <w:color w:val="FF0000"/>
          <w:lang w:val="en-US"/>
        </w:rPr>
        <w:t>.</w:t>
      </w:r>
    </w:p>
    <w:p w14:paraId="79CF8232" w14:textId="77777777" w:rsidR="0065542C" w:rsidRPr="00901BC1" w:rsidRDefault="0065542C" w:rsidP="0065542C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>It c</w:t>
      </w:r>
      <w:r w:rsidRPr="00901BC1">
        <w:rPr>
          <w:rFonts w:ascii="Arial" w:hAnsi="Arial" w:cs="Arial"/>
          <w:color w:val="FF0000"/>
          <w:lang w:val="en-US"/>
        </w:rPr>
        <w:t>an help to regenerate areas through tourism or other investment</w:t>
      </w:r>
      <w:r>
        <w:rPr>
          <w:rFonts w:ascii="Arial" w:hAnsi="Arial" w:cs="Arial"/>
          <w:color w:val="FF0000"/>
          <w:lang w:val="en-US"/>
        </w:rPr>
        <w:t>.</w:t>
      </w:r>
    </w:p>
    <w:p w14:paraId="28C2C0D6" w14:textId="77777777" w:rsidR="0065542C" w:rsidRPr="00901BC1" w:rsidRDefault="0065542C" w:rsidP="0065542C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  <w:lang w:val="en-US"/>
        </w:rPr>
        <w:t>It c</w:t>
      </w:r>
      <w:r w:rsidRPr="00901BC1">
        <w:rPr>
          <w:rFonts w:ascii="Arial" w:hAnsi="Arial" w:cs="Arial"/>
          <w:color w:val="FF0000"/>
          <w:lang w:val="en-US"/>
        </w:rPr>
        <w:t>an be aesthetically appealing and retain the historic character of an area</w:t>
      </w:r>
      <w:r>
        <w:rPr>
          <w:rFonts w:ascii="Arial" w:hAnsi="Arial" w:cs="Arial"/>
          <w:color w:val="FF0000"/>
          <w:lang w:val="en-US"/>
        </w:rPr>
        <w:t>.</w:t>
      </w:r>
    </w:p>
    <w:p w14:paraId="526C9135" w14:textId="77777777" w:rsidR="0065542C" w:rsidRPr="00901BC1" w:rsidRDefault="0065542C" w:rsidP="0065542C">
      <w:pPr>
        <w:pStyle w:val="ListParagraph"/>
        <w:ind w:left="1080"/>
        <w:rPr>
          <w:rFonts w:ascii="Arial" w:hAnsi="Arial" w:cs="Arial"/>
        </w:rPr>
      </w:pPr>
    </w:p>
    <w:p w14:paraId="2A0B7253" w14:textId="77777777" w:rsidR="0065542C" w:rsidRPr="00901BC1" w:rsidRDefault="0065542C" w:rsidP="0065542C">
      <w:pPr>
        <w:pStyle w:val="ListParagraph"/>
        <w:rPr>
          <w:rFonts w:ascii="Arial" w:hAnsi="Arial" w:cs="Arial"/>
        </w:rPr>
      </w:pPr>
    </w:p>
    <w:p w14:paraId="142DAC5A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What are the three grades of listed building</w:t>
      </w:r>
      <w:r>
        <w:rPr>
          <w:rFonts w:ascii="Arial" w:hAnsi="Arial" w:cs="Arial"/>
        </w:rPr>
        <w:t xml:space="preserve">? </w:t>
      </w:r>
      <w:r w:rsidRPr="00901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901BC1">
        <w:rPr>
          <w:rFonts w:ascii="Arial" w:hAnsi="Arial" w:cs="Arial"/>
        </w:rPr>
        <w:t xml:space="preserve">hich grade </w:t>
      </w:r>
      <w:r>
        <w:rPr>
          <w:rFonts w:ascii="Arial" w:hAnsi="Arial" w:cs="Arial"/>
        </w:rPr>
        <w:t xml:space="preserve">covers </w:t>
      </w:r>
      <w:r w:rsidRPr="00901BC1">
        <w:rPr>
          <w:rFonts w:ascii="Arial" w:hAnsi="Arial" w:cs="Arial"/>
        </w:rPr>
        <w:t>buildings of exceptional interest?</w:t>
      </w:r>
    </w:p>
    <w:p w14:paraId="3739B623" w14:textId="77777777" w:rsidR="0065542C" w:rsidRPr="00901BC1" w:rsidRDefault="0065542C" w:rsidP="0065542C">
      <w:pPr>
        <w:pStyle w:val="ListParagraph"/>
        <w:rPr>
          <w:rFonts w:ascii="Arial" w:hAnsi="Arial" w:cs="Arial"/>
        </w:rPr>
      </w:pPr>
    </w:p>
    <w:p w14:paraId="3C0D3475" w14:textId="77777777" w:rsidR="0065542C" w:rsidRDefault="0065542C" w:rsidP="0065542C">
      <w:pPr>
        <w:rPr>
          <w:rFonts w:cs="Arial"/>
          <w:color w:val="FF0000"/>
          <w:lang w:val="sv-SE"/>
        </w:rPr>
      </w:pPr>
      <w:r w:rsidRPr="00901BC1">
        <w:rPr>
          <w:rFonts w:cs="Arial"/>
          <w:color w:val="FF0000"/>
          <w:lang w:val="sv-SE"/>
        </w:rPr>
        <w:t>Grade I, G</w:t>
      </w:r>
      <w:r>
        <w:rPr>
          <w:rFonts w:cs="Arial"/>
          <w:color w:val="FF0000"/>
          <w:lang w:val="sv-SE"/>
        </w:rPr>
        <w:t>r</w:t>
      </w:r>
      <w:r w:rsidRPr="00901BC1">
        <w:rPr>
          <w:rFonts w:cs="Arial"/>
          <w:color w:val="FF0000"/>
          <w:lang w:val="sv-SE"/>
        </w:rPr>
        <w:t xml:space="preserve">ade II, Grade III. </w:t>
      </w:r>
    </w:p>
    <w:p w14:paraId="61A23AE1" w14:textId="77777777" w:rsidR="0065542C" w:rsidRPr="00901BC1" w:rsidRDefault="0065542C" w:rsidP="0065542C">
      <w:pPr>
        <w:rPr>
          <w:rFonts w:cs="Arial"/>
          <w:color w:val="FF0000"/>
        </w:rPr>
      </w:pPr>
      <w:r w:rsidRPr="00901BC1">
        <w:rPr>
          <w:rFonts w:cs="Arial"/>
          <w:color w:val="FF0000"/>
        </w:rPr>
        <w:t xml:space="preserve">Grade I </w:t>
      </w:r>
      <w:r>
        <w:rPr>
          <w:rFonts w:cs="Arial"/>
          <w:color w:val="FF0000"/>
        </w:rPr>
        <w:t xml:space="preserve">properties </w:t>
      </w:r>
      <w:r w:rsidRPr="00901BC1">
        <w:rPr>
          <w:rFonts w:cs="Arial"/>
          <w:color w:val="FF0000"/>
        </w:rPr>
        <w:t>are building</w:t>
      </w:r>
      <w:r>
        <w:rPr>
          <w:rFonts w:cs="Arial"/>
          <w:color w:val="FF0000"/>
        </w:rPr>
        <w:t>s</w:t>
      </w:r>
      <w:r w:rsidRPr="00901BC1">
        <w:rPr>
          <w:rFonts w:cs="Arial"/>
          <w:color w:val="FF0000"/>
        </w:rPr>
        <w:t xml:space="preserve"> of exceptional interest.</w:t>
      </w:r>
    </w:p>
    <w:p w14:paraId="27B9A36E" w14:textId="77777777" w:rsidR="0065542C" w:rsidRPr="00901BC1" w:rsidRDefault="0065542C" w:rsidP="0065542C">
      <w:pPr>
        <w:pStyle w:val="ListParagraph"/>
        <w:rPr>
          <w:rFonts w:ascii="Arial" w:hAnsi="Arial" w:cs="Arial"/>
        </w:rPr>
      </w:pPr>
    </w:p>
    <w:p w14:paraId="17BF76B3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legislation </w:t>
      </w:r>
      <w:r w:rsidRPr="00901BC1">
        <w:rPr>
          <w:rFonts w:ascii="Arial" w:hAnsi="Arial" w:cs="Arial"/>
          <w:lang w:val="en-US"/>
        </w:rPr>
        <w:t xml:space="preserve">was introduced to govern the granting of planning permission for building works </w:t>
      </w:r>
      <w:r>
        <w:rPr>
          <w:rFonts w:ascii="Arial" w:hAnsi="Arial" w:cs="Arial"/>
          <w:lang w:val="en-US"/>
        </w:rPr>
        <w:t>on</w:t>
      </w:r>
      <w:r w:rsidRPr="00901BC1">
        <w:rPr>
          <w:rFonts w:ascii="Arial" w:hAnsi="Arial" w:cs="Arial"/>
          <w:lang w:val="en-US"/>
        </w:rPr>
        <w:t xml:space="preserve"> listed buildings and </w:t>
      </w:r>
      <w:r>
        <w:rPr>
          <w:rFonts w:ascii="Arial" w:hAnsi="Arial" w:cs="Arial"/>
          <w:lang w:val="en-US"/>
        </w:rPr>
        <w:t xml:space="preserve">in </w:t>
      </w:r>
      <w:r w:rsidRPr="00901BC1">
        <w:rPr>
          <w:rFonts w:ascii="Arial" w:hAnsi="Arial" w:cs="Arial"/>
          <w:lang w:val="en-US"/>
        </w:rPr>
        <w:t>conservation areas?</w:t>
      </w:r>
    </w:p>
    <w:p w14:paraId="27396C4C" w14:textId="77777777" w:rsidR="0065542C" w:rsidRPr="00901BC1" w:rsidRDefault="0065542C" w:rsidP="0065542C">
      <w:pPr>
        <w:pStyle w:val="ListParagraph"/>
        <w:rPr>
          <w:rFonts w:ascii="Arial" w:hAnsi="Arial" w:cs="Arial"/>
          <w:b/>
          <w:bCs/>
          <w:lang w:val="en-US"/>
        </w:rPr>
      </w:pPr>
    </w:p>
    <w:p w14:paraId="60FC6D15" w14:textId="00E3C50C" w:rsidR="0065542C" w:rsidRPr="00901BC1" w:rsidRDefault="0065542C" w:rsidP="0065542C">
      <w:pPr>
        <w:rPr>
          <w:rFonts w:cs="Arial"/>
          <w:color w:val="FF0000"/>
          <w:lang w:val="en-US"/>
        </w:rPr>
      </w:pPr>
      <w:r w:rsidRPr="00901BC1">
        <w:rPr>
          <w:rFonts w:cs="Arial"/>
          <w:color w:val="FF0000"/>
          <w:lang w:val="en-US"/>
        </w:rPr>
        <w:t>The Planning (Listed Buildings and Conservation Areas) Act</w:t>
      </w:r>
      <w:r w:rsidR="00681367">
        <w:rPr>
          <w:rFonts w:cs="Arial"/>
          <w:color w:val="FF0000"/>
          <w:lang w:val="en-US"/>
        </w:rPr>
        <w:t>.</w:t>
      </w:r>
      <w:r w:rsidRPr="00901BC1">
        <w:rPr>
          <w:rFonts w:cs="Arial"/>
          <w:color w:val="FF0000"/>
          <w:lang w:val="en-US"/>
        </w:rPr>
        <w:t> </w:t>
      </w:r>
    </w:p>
    <w:p w14:paraId="4EF1B7CA" w14:textId="77777777" w:rsidR="0065542C" w:rsidRPr="00901BC1" w:rsidRDefault="0065542C" w:rsidP="0065542C">
      <w:pPr>
        <w:pStyle w:val="ListParagraph"/>
        <w:rPr>
          <w:rFonts w:ascii="Arial" w:hAnsi="Arial" w:cs="Arial"/>
          <w:b/>
          <w:bCs/>
          <w:lang w:val="en-US"/>
        </w:rPr>
      </w:pPr>
    </w:p>
    <w:p w14:paraId="2A248F36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  <w:lang w:val="en-US"/>
        </w:rPr>
        <w:t xml:space="preserve">Explain what </w:t>
      </w:r>
      <w:r>
        <w:rPr>
          <w:rFonts w:ascii="Arial" w:hAnsi="Arial" w:cs="Arial"/>
          <w:lang w:val="en-US"/>
        </w:rPr>
        <w:t>l</w:t>
      </w:r>
      <w:r w:rsidRPr="00F05292">
        <w:rPr>
          <w:rFonts w:ascii="Arial" w:hAnsi="Arial" w:cs="Arial"/>
          <w:lang w:val="en-US"/>
        </w:rPr>
        <w:t>isted building consent is</w:t>
      </w:r>
      <w:r w:rsidRPr="00901BC1">
        <w:rPr>
          <w:rFonts w:ascii="Arial" w:hAnsi="Arial" w:cs="Arial"/>
          <w:lang w:val="en-US"/>
        </w:rPr>
        <w:t>.</w:t>
      </w:r>
    </w:p>
    <w:p w14:paraId="5796C163" w14:textId="77777777" w:rsidR="0065542C" w:rsidRPr="00901BC1" w:rsidRDefault="0065542C" w:rsidP="0065542C">
      <w:pPr>
        <w:pStyle w:val="ListParagraph"/>
        <w:rPr>
          <w:rFonts w:ascii="Arial" w:hAnsi="Arial" w:cs="Arial"/>
          <w:b/>
          <w:bCs/>
        </w:rPr>
      </w:pPr>
    </w:p>
    <w:p w14:paraId="4D85EAB3" w14:textId="77777777" w:rsidR="0065542C" w:rsidRPr="00901BC1" w:rsidRDefault="0065542C" w:rsidP="0065542C">
      <w:pPr>
        <w:rPr>
          <w:rFonts w:cs="Arial"/>
          <w:color w:val="FF0000"/>
          <w:lang w:val="en-US"/>
        </w:rPr>
      </w:pPr>
      <w:r w:rsidRPr="00901BC1">
        <w:rPr>
          <w:rFonts w:cs="Arial"/>
          <w:color w:val="FF0000"/>
        </w:rPr>
        <w:t>Listed building consent is</w:t>
      </w:r>
      <w:r w:rsidRPr="00901BC1">
        <w:rPr>
          <w:rFonts w:cs="Arial"/>
          <w:color w:val="FF0000"/>
          <w:lang w:val="en-US"/>
        </w:rPr>
        <w:t xml:space="preserve"> required for demolition, alteration or extension works that affect the character of a building with special architectural or historic interest. Consent must be given by the local planning authority. </w:t>
      </w:r>
    </w:p>
    <w:p w14:paraId="2589B8E9" w14:textId="77777777" w:rsidR="0065542C" w:rsidRPr="00F05292" w:rsidRDefault="0065542C" w:rsidP="0065542C">
      <w:pPr>
        <w:pStyle w:val="ListParagraph"/>
        <w:rPr>
          <w:rFonts w:ascii="Arial" w:hAnsi="Arial" w:cs="Arial"/>
        </w:rPr>
      </w:pPr>
    </w:p>
    <w:p w14:paraId="2F877AFE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How can listed building status affect the materials used in an alteration or development? Give examples of traditional materials that might be used on a listed building.</w:t>
      </w:r>
    </w:p>
    <w:p w14:paraId="7B862C86" w14:textId="77777777" w:rsidR="0065542C" w:rsidRPr="00901BC1" w:rsidRDefault="0065542C" w:rsidP="0065542C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="Arial" w:eastAsia="MS PGothic" w:hAnsi="Arial" w:cs="Arial"/>
          <w:color w:val="FF0000"/>
          <w:sz w:val="22"/>
          <w:szCs w:val="22"/>
          <w:lang w:val="en-US"/>
        </w:rPr>
      </w:pP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There are restrictions in place on the types of work which can be carried out and 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on 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what materials 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>can be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selected. </w:t>
      </w:r>
    </w:p>
    <w:p w14:paraId="6567111B" w14:textId="77777777" w:rsidR="0065542C" w:rsidRPr="00901BC1" w:rsidRDefault="0065542C" w:rsidP="0065542C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Examples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: 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using reclaimed brick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>s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to match existing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bricks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, sourcing stone to match existing stonework, using traditional slate or thatch for roofs, using timber for window frames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>.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</w:t>
      </w:r>
    </w:p>
    <w:p w14:paraId="3E081F89" w14:textId="77777777" w:rsidR="0065542C" w:rsidRPr="00901BC1" w:rsidRDefault="0065542C" w:rsidP="0065542C">
      <w:pPr>
        <w:rPr>
          <w:rFonts w:cs="Arial"/>
          <w:szCs w:val="22"/>
        </w:rPr>
      </w:pPr>
    </w:p>
    <w:sectPr w:rsidR="0065542C" w:rsidRPr="00901BC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5E31D" w14:textId="77777777" w:rsidR="00EE383F" w:rsidRDefault="00EE383F">
      <w:pPr>
        <w:spacing w:before="0" w:after="0"/>
      </w:pPr>
      <w:r>
        <w:separator/>
      </w:r>
    </w:p>
  </w:endnote>
  <w:endnote w:type="continuationSeparator" w:id="0">
    <w:p w14:paraId="61BBCA79" w14:textId="77777777" w:rsidR="00EE383F" w:rsidRDefault="00EE38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B8C5" w14:textId="35B70874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EA50BA" wp14:editId="3B27DAF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A821B" w14:textId="77777777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67DEFC5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EA50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Bgp8DF3QAAAAYBAAAPAAAAAAAAAAAAAAAAAKcEAABkcnMvZG93bnJldi54bWxQSwUGAAAAAAQA&#10;BADzAAAAsQUAAAAA&#10;" fillcolor="window" strokecolor="window" strokeweight=".5pt">
              <v:textbox>
                <w:txbxContent>
                  <w:p w14:paraId="049A821B" w14:textId="77777777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67DEFC5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0307348F" wp14:editId="4677FFB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724B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5452D">
      <w:fldChar w:fldCharType="begin"/>
    </w:r>
    <w:r w:rsidR="0055452D">
      <w:instrText xml:space="preserve"> NUMPAGES   \* MERGEFORMAT </w:instrText>
    </w:r>
    <w:r w:rsidR="0055452D">
      <w:fldChar w:fldCharType="separate"/>
    </w:r>
    <w:r w:rsidR="008724B8">
      <w:rPr>
        <w:noProof/>
      </w:rPr>
      <w:t>1</w:t>
    </w:r>
    <w:r w:rsidR="0055452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49C2D" w14:textId="77777777" w:rsidR="00EE383F" w:rsidRDefault="00EE383F">
      <w:pPr>
        <w:spacing w:before="0" w:after="0"/>
      </w:pPr>
      <w:r>
        <w:separator/>
      </w:r>
    </w:p>
  </w:footnote>
  <w:footnote w:type="continuationSeparator" w:id="0">
    <w:p w14:paraId="3928D414" w14:textId="77777777" w:rsidR="00EE383F" w:rsidRDefault="00EE38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F877F" w14:textId="77777777" w:rsidR="004A1C9A" w:rsidRPr="003127FD" w:rsidRDefault="004A1C9A" w:rsidP="004A1C9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2848" behindDoc="0" locked="0" layoutInCell="1" allowOverlap="1" wp14:anchorId="335A28C3" wp14:editId="24DA88C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53DEA82" w14:textId="77777777" w:rsidR="004A1C9A" w:rsidRPr="00F03E33" w:rsidRDefault="004A1C9A" w:rsidP="004A1C9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6EBDD5CA" wp14:editId="03BF99A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BD2D87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0EAE2ED0" w14:textId="5F85C0B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8907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31264"/>
    <w:multiLevelType w:val="hybridMultilevel"/>
    <w:tmpl w:val="83E674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14520"/>
    <w:multiLevelType w:val="hybridMultilevel"/>
    <w:tmpl w:val="8486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20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B84"/>
    <w:rsid w:val="000033BD"/>
    <w:rsid w:val="00043213"/>
    <w:rsid w:val="00082C62"/>
    <w:rsid w:val="000B231F"/>
    <w:rsid w:val="000E194B"/>
    <w:rsid w:val="00110217"/>
    <w:rsid w:val="00140D18"/>
    <w:rsid w:val="00152AC3"/>
    <w:rsid w:val="00156AF3"/>
    <w:rsid w:val="00183896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4A1C9A"/>
    <w:rsid w:val="00524E1B"/>
    <w:rsid w:val="0055452D"/>
    <w:rsid w:val="006135C0"/>
    <w:rsid w:val="0065542C"/>
    <w:rsid w:val="006642FD"/>
    <w:rsid w:val="006807B0"/>
    <w:rsid w:val="00681367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3584"/>
    <w:rsid w:val="008724B8"/>
    <w:rsid w:val="008C1F1C"/>
    <w:rsid w:val="00922430"/>
    <w:rsid w:val="009975A0"/>
    <w:rsid w:val="009B7430"/>
    <w:rsid w:val="009C5C6E"/>
    <w:rsid w:val="009F45B9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D7B84"/>
    <w:rsid w:val="00EE383F"/>
    <w:rsid w:val="00EE651D"/>
    <w:rsid w:val="00F03E33"/>
    <w:rsid w:val="00F15749"/>
    <w:rsid w:val="00FB122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4E5A6F"/>
  <w15:docId w15:val="{C36D3D92-BFBC-45D1-BD40-636A4309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7B8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D7B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839938-2507-44A9-9586-CA38A2B2F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BB8BFD-DC85-4FF6-ABC8-4FAEAF1C51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A4996-52AE-487A-99E5-3755C0308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2021-08-02T13:33:00Z</dcterms:created>
  <dcterms:modified xsi:type="dcterms:W3CDTF">2021-09-13T12:13:00Z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