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E310CA" w14:textId="75817764" w:rsidR="006D6630" w:rsidRPr="00FB5B22" w:rsidRDefault="006D6630" w:rsidP="006D6630">
      <w:pPr>
        <w:rPr>
          <w:rFonts w:eastAsia="Times New Roman" w:cs="Arial"/>
          <w:b/>
          <w:bCs/>
          <w:color w:val="000000"/>
          <w:sz w:val="32"/>
          <w:szCs w:val="32"/>
          <w:lang w:eastAsia="en-GB"/>
        </w:rPr>
      </w:pPr>
      <w:r w:rsidRPr="00A41F5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 xml:space="preserve">5. </w:t>
      </w:r>
      <w:r w:rsidR="002A603F">
        <w:rPr>
          <w:rFonts w:eastAsia="Times New Roman" w:cs="Arial"/>
          <w:b/>
          <w:bCs/>
          <w:color w:val="000000"/>
          <w:sz w:val="32"/>
          <w:szCs w:val="32"/>
          <w:lang w:eastAsia="en-GB"/>
        </w:rPr>
        <w:t>Sustainability principles</w:t>
      </w:r>
    </w:p>
    <w:p w14:paraId="5607F06B" w14:textId="77777777" w:rsidR="006D6630" w:rsidRDefault="006D6630" w:rsidP="006D6630">
      <w:pPr>
        <w:rPr>
          <w:rFonts w:cs="Arial"/>
          <w:b/>
          <w:bCs/>
          <w:color w:val="0077E3"/>
          <w:sz w:val="32"/>
          <w:szCs w:val="32"/>
        </w:rPr>
      </w:pPr>
    </w:p>
    <w:p w14:paraId="099F2D50" w14:textId="66365207" w:rsidR="006D6630" w:rsidRDefault="006D6630" w:rsidP="00387B56">
      <w:pPr>
        <w:pStyle w:val="Heading1"/>
      </w:pPr>
      <w:r>
        <w:t xml:space="preserve">Worksheet </w:t>
      </w:r>
      <w:r w:rsidR="002A603F">
        <w:t>15</w:t>
      </w:r>
      <w:r w:rsidRPr="004C294A">
        <w:t>: Hazardous waste</w:t>
      </w:r>
      <w:r>
        <w:t xml:space="preserve"> (learner)</w:t>
      </w:r>
    </w:p>
    <w:p w14:paraId="3A9A13E1" w14:textId="77777777" w:rsidR="006D6630" w:rsidRPr="004C294A" w:rsidRDefault="006D6630" w:rsidP="006D6630">
      <w:pPr>
        <w:rPr>
          <w:rFonts w:cs="Arial"/>
          <w:b/>
          <w:bCs/>
          <w:color w:val="0077E3"/>
          <w:sz w:val="32"/>
          <w:szCs w:val="32"/>
        </w:rPr>
      </w:pPr>
    </w:p>
    <w:p w14:paraId="43F972F5" w14:textId="77777777" w:rsidR="006D6630" w:rsidRPr="00FB5B22" w:rsidRDefault="006D6630" w:rsidP="006D6630">
      <w:pPr>
        <w:rPr>
          <w:rFonts w:cs="Arial"/>
        </w:rPr>
      </w:pPr>
      <w:r w:rsidRPr="00FB5B22">
        <w:rPr>
          <w:rFonts w:cs="Arial"/>
        </w:rPr>
        <w:t>Research on hazardous waste using the Government portal here:</w:t>
      </w:r>
    </w:p>
    <w:p w14:paraId="53BC0123" w14:textId="51BDD1AB" w:rsidR="006D6630" w:rsidRDefault="00387B56" w:rsidP="006D6630">
      <w:hyperlink r:id="rId10" w:history="1">
        <w:r w:rsidR="002A603F" w:rsidRPr="008F30F1">
          <w:rPr>
            <w:rStyle w:val="Hyperlink"/>
          </w:rPr>
          <w:t>https://www.gov.uk/dispose-hazardous-waste</w:t>
        </w:r>
      </w:hyperlink>
      <w:r w:rsidR="002A603F">
        <w:t xml:space="preserve"> </w:t>
      </w:r>
    </w:p>
    <w:p w14:paraId="2086A87C" w14:textId="77777777" w:rsidR="00952A5D" w:rsidRPr="00FB5B22" w:rsidRDefault="00952A5D" w:rsidP="006D6630">
      <w:pPr>
        <w:rPr>
          <w:rFonts w:cs="Arial"/>
        </w:rPr>
      </w:pPr>
    </w:p>
    <w:p w14:paraId="6E847746" w14:textId="02CE3729" w:rsidR="006D6630" w:rsidRDefault="006D6630" w:rsidP="006D6630">
      <w:pPr>
        <w:rPr>
          <w:rFonts w:cs="Arial"/>
        </w:rPr>
      </w:pPr>
      <w:r w:rsidRPr="00FB5B22">
        <w:rPr>
          <w:rFonts w:cs="Arial"/>
        </w:rPr>
        <w:t>Now prepare a one-page information sheet</w:t>
      </w:r>
      <w:r>
        <w:rPr>
          <w:rFonts w:cs="Arial"/>
        </w:rPr>
        <w:t>,</w:t>
      </w:r>
      <w:r w:rsidRPr="00FB5B22">
        <w:rPr>
          <w:rFonts w:cs="Arial"/>
        </w:rPr>
        <w:t xml:space="preserve"> which provides:</w:t>
      </w:r>
    </w:p>
    <w:p w14:paraId="3C26CEE0" w14:textId="77777777" w:rsidR="002A603F" w:rsidRPr="00FB5B22" w:rsidRDefault="002A603F" w:rsidP="006D6630">
      <w:pPr>
        <w:rPr>
          <w:rFonts w:cs="Arial"/>
        </w:rPr>
      </w:pPr>
    </w:p>
    <w:p w14:paraId="6AE0B748" w14:textId="77777777" w:rsidR="006D6630" w:rsidRPr="00FB5B22" w:rsidRDefault="006D6630" w:rsidP="006D663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B5B22">
        <w:rPr>
          <w:rFonts w:ascii="Arial" w:hAnsi="Arial" w:cs="Arial"/>
        </w:rPr>
        <w:t xml:space="preserve"> list of at least </w:t>
      </w:r>
      <w:r w:rsidRPr="00A420B4">
        <w:rPr>
          <w:rFonts w:ascii="Arial" w:hAnsi="Arial" w:cs="Arial"/>
          <w:b/>
          <w:bCs/>
        </w:rPr>
        <w:t>six</w:t>
      </w:r>
      <w:r w:rsidRPr="00FB5B22">
        <w:rPr>
          <w:rFonts w:ascii="Arial" w:hAnsi="Arial" w:cs="Arial"/>
        </w:rPr>
        <w:t xml:space="preserve"> examples of hazardous waste</w:t>
      </w:r>
    </w:p>
    <w:p w14:paraId="49E432ED" w14:textId="77777777" w:rsidR="006D6630" w:rsidRPr="00FB5B22" w:rsidRDefault="006D6630" w:rsidP="006D6630">
      <w:pPr>
        <w:rPr>
          <w:rFonts w:cs="Arial"/>
        </w:rPr>
      </w:pPr>
    </w:p>
    <w:p w14:paraId="52828BFB" w14:textId="77777777" w:rsidR="006D6630" w:rsidRPr="00FB5B22" w:rsidRDefault="006D6630" w:rsidP="006D663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FB5B22">
        <w:rPr>
          <w:rFonts w:ascii="Arial" w:hAnsi="Arial" w:cs="Arial"/>
        </w:rPr>
        <w:t xml:space="preserve">n explanation of the </w:t>
      </w:r>
      <w:r w:rsidRPr="00A420B4">
        <w:rPr>
          <w:rFonts w:ascii="Arial" w:hAnsi="Arial" w:cs="Arial"/>
          <w:b/>
          <w:bCs/>
        </w:rPr>
        <w:t>five</w:t>
      </w:r>
      <w:r w:rsidRPr="00FB5B22">
        <w:rPr>
          <w:rFonts w:ascii="Arial" w:hAnsi="Arial" w:cs="Arial"/>
        </w:rPr>
        <w:t xml:space="preserve"> steps you should follow if you are a producer of hazardous waste</w:t>
      </w:r>
    </w:p>
    <w:p w14:paraId="75410CDF" w14:textId="77777777" w:rsidR="006D6630" w:rsidRPr="00FB5B22" w:rsidRDefault="006D6630" w:rsidP="006D6630">
      <w:pPr>
        <w:rPr>
          <w:rFonts w:cs="Arial"/>
        </w:rPr>
      </w:pPr>
    </w:p>
    <w:p w14:paraId="5B97CE68" w14:textId="77777777" w:rsidR="006D6630" w:rsidRPr="00FB5B22" w:rsidRDefault="006D6630" w:rsidP="006D6630">
      <w:pPr>
        <w:pStyle w:val="ListParagraph"/>
        <w:numPr>
          <w:ilvl w:val="0"/>
          <w:numId w:val="39"/>
        </w:num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FB5B22">
        <w:rPr>
          <w:rFonts w:ascii="Arial" w:hAnsi="Arial" w:cs="Arial"/>
        </w:rPr>
        <w:t>he records you must keep as a producer of hazardous waste.</w:t>
      </w:r>
    </w:p>
    <w:p w14:paraId="69D64E4F" w14:textId="77777777" w:rsidR="006D6630" w:rsidRPr="00FB5B22" w:rsidRDefault="006D6630" w:rsidP="006D6630">
      <w:pPr>
        <w:rPr>
          <w:rFonts w:cs="Arial"/>
        </w:rPr>
      </w:pPr>
    </w:p>
    <w:p w14:paraId="5D87276E" w14:textId="77777777" w:rsidR="006D6630" w:rsidRPr="00FB5B22" w:rsidRDefault="006D6630" w:rsidP="006D6630">
      <w:pPr>
        <w:rPr>
          <w:rFonts w:cs="Arial"/>
        </w:rPr>
      </w:pPr>
      <w:r w:rsidRPr="00FB5B22">
        <w:rPr>
          <w:rFonts w:cs="Arial"/>
        </w:rPr>
        <w:t>You may use photos to illustrate your information sheet if you like.</w:t>
      </w:r>
    </w:p>
    <w:p w14:paraId="5230C279" w14:textId="77777777" w:rsidR="00474F67" w:rsidRDefault="00474F67" w:rsidP="00474F67">
      <w:pPr>
        <w:rPr>
          <w:rFonts w:cs="Arial"/>
          <w:szCs w:val="22"/>
        </w:rPr>
      </w:pPr>
    </w:p>
    <w:p w14:paraId="33A18EE6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default" r:id="rId11"/>
      <w:footerReference w:type="defaul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F5D10A8" w14:textId="77777777" w:rsidR="00A82401" w:rsidRDefault="00A82401">
      <w:pPr>
        <w:spacing w:before="0" w:after="0"/>
      </w:pPr>
      <w:r>
        <w:separator/>
      </w:r>
    </w:p>
  </w:endnote>
  <w:endnote w:type="continuationSeparator" w:id="0">
    <w:p w14:paraId="4807F298" w14:textId="77777777" w:rsidR="00A82401" w:rsidRDefault="00A82401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18418" w14:textId="1E15A0F0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4CEBADB6" wp14:editId="0873F0CB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61615A48" w14:textId="77777777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>© 2021 City and Guilds of London Institute. All rights reserved.</w:t>
                          </w:r>
                        </w:p>
                        <w:p w14:paraId="6ED16E7F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4CEBADB6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" fillcolor="window" strokecolor="window" strokeweight=".5pt">
              <v:textbox>
                <w:txbxContent>
                  <w:p w14:paraId="61615A48" w14:textId="77777777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>© 2021 City and Guilds of London Institute. All rights reserved.</w:t>
                    </w:r>
                  </w:p>
                  <w:p w14:paraId="6ED16E7F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62E94EC5" wp14:editId="2B7FD028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E577BE">
      <w:rPr>
        <w:noProof/>
      </w:rPr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fldSimple w:instr=" NUMPAGES   \* MERGEFORMAT ">
      <w:r w:rsidR="00E577BE">
        <w:rPr>
          <w:noProof/>
        </w:rPr>
        <w:t>1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1BDA4A" w14:textId="77777777" w:rsidR="00A82401" w:rsidRDefault="00A82401">
      <w:pPr>
        <w:spacing w:before="0" w:after="0"/>
      </w:pPr>
      <w:r>
        <w:separator/>
      </w:r>
    </w:p>
  </w:footnote>
  <w:footnote w:type="continuationSeparator" w:id="0">
    <w:p w14:paraId="4297A7D6" w14:textId="77777777" w:rsidR="00A82401" w:rsidRDefault="00A82401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4EE0EF" w14:textId="77777777" w:rsidR="00D1481D" w:rsidRPr="003127FD" w:rsidRDefault="00D1481D" w:rsidP="00D1481D">
    <w:pPr>
      <w:tabs>
        <w:tab w:val="left" w:pos="12572"/>
      </w:tabs>
      <w:spacing w:before="0" w:after="0" w:line="360" w:lineRule="exact"/>
      <w:rPr>
        <w:b/>
        <w:bCs/>
        <w:sz w:val="24"/>
      </w:rPr>
    </w:pPr>
    <w:r>
      <w:rPr>
        <w:noProof/>
        <w:sz w:val="24"/>
      </w:rPr>
      <w:drawing>
        <wp:anchor distT="0" distB="0" distL="114300" distR="114300" simplePos="0" relativeHeight="251664896" behindDoc="0" locked="0" layoutInCell="1" allowOverlap="1" wp14:anchorId="58B585A2" wp14:editId="46D46BEC">
          <wp:simplePos x="0" y="0"/>
          <wp:positionH relativeFrom="margin">
            <wp:align>right</wp:align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sz w:val="24"/>
      </w:rPr>
      <w:t>T Level Technical Qualification in</w:t>
    </w:r>
    <w:r w:rsidRPr="003127FD">
      <w:rPr>
        <w:sz w:val="24"/>
      </w:rPr>
      <w:t xml:space="preserve"> </w:t>
    </w:r>
    <w:r w:rsidRPr="003127FD">
      <w:rPr>
        <w:b/>
        <w:bCs/>
        <w:sz w:val="24"/>
      </w:rPr>
      <w:t>Building Services</w:t>
    </w:r>
    <w:r>
      <w:rPr>
        <w:b/>
        <w:bCs/>
        <w:sz w:val="24"/>
      </w:rPr>
      <w:br/>
    </w:r>
    <w:r w:rsidRPr="003127FD">
      <w:rPr>
        <w:b/>
        <w:bCs/>
        <w:sz w:val="24"/>
      </w:rPr>
      <w:t>Engineering for Construction (Level 3)</w:t>
    </w:r>
    <w:r w:rsidRPr="00290326">
      <w:rPr>
        <w:noProof/>
        <w:sz w:val="24"/>
      </w:rPr>
      <w:t xml:space="preserve"> </w:t>
    </w:r>
  </w:p>
  <w:p w14:paraId="2717D790" w14:textId="77777777" w:rsidR="00D1481D" w:rsidRPr="00F03E33" w:rsidRDefault="00D1481D" w:rsidP="00D1481D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06059A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63872" behindDoc="0" locked="1" layoutInCell="1" allowOverlap="1" wp14:anchorId="5E3D0EEE" wp14:editId="6772A443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0369F2DC" id="Straight Connector 11" o:spid="_x0000_s1026" style="position:absolute;z-index:2516638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>
      <w:rPr>
        <w:color w:val="0077E3"/>
        <w:sz w:val="24"/>
        <w:szCs w:val="28"/>
      </w:rPr>
      <w:t>350 Building Services Engineering Core</w:t>
    </w:r>
  </w:p>
  <w:p w14:paraId="50CF38DB" w14:textId="21883B12" w:rsidR="00110217" w:rsidRPr="00F03E33" w:rsidRDefault="00110217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BA68B6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AF44B22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505624"/>
    <w:multiLevelType w:val="multilevel"/>
    <w:tmpl w:val="ED42B0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F527199"/>
    <w:multiLevelType w:val="hybridMultilevel"/>
    <w:tmpl w:val="3EE079F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4C12D1"/>
    <w:multiLevelType w:val="multilevel"/>
    <w:tmpl w:val="0C58D1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9FD25D1"/>
    <w:multiLevelType w:val="multilevel"/>
    <w:tmpl w:val="FBAA56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17"/>
  </w:num>
  <w:num w:numId="3">
    <w:abstractNumId w:val="25"/>
  </w:num>
  <w:num w:numId="4">
    <w:abstractNumId w:val="20"/>
  </w:num>
  <w:num w:numId="5">
    <w:abstractNumId w:val="8"/>
  </w:num>
  <w:num w:numId="6">
    <w:abstractNumId w:val="19"/>
  </w:num>
  <w:num w:numId="7">
    <w:abstractNumId w:val="8"/>
  </w:num>
  <w:num w:numId="8">
    <w:abstractNumId w:val="1"/>
  </w:num>
  <w:num w:numId="9">
    <w:abstractNumId w:val="8"/>
    <w:lvlOverride w:ilvl="0">
      <w:startOverride w:val="1"/>
    </w:lvlOverride>
  </w:num>
  <w:num w:numId="10">
    <w:abstractNumId w:val="21"/>
  </w:num>
  <w:num w:numId="11">
    <w:abstractNumId w:val="16"/>
  </w:num>
  <w:num w:numId="12">
    <w:abstractNumId w:val="6"/>
  </w:num>
  <w:num w:numId="13">
    <w:abstractNumId w:val="15"/>
  </w:num>
  <w:num w:numId="14">
    <w:abstractNumId w:val="22"/>
  </w:num>
  <w:num w:numId="15">
    <w:abstractNumId w:val="13"/>
  </w:num>
  <w:num w:numId="16">
    <w:abstractNumId w:val="7"/>
  </w:num>
  <w:num w:numId="17">
    <w:abstractNumId w:val="27"/>
  </w:num>
  <w:num w:numId="18">
    <w:abstractNumId w:val="28"/>
  </w:num>
  <w:num w:numId="19">
    <w:abstractNumId w:val="3"/>
  </w:num>
  <w:num w:numId="20">
    <w:abstractNumId w:val="2"/>
  </w:num>
  <w:num w:numId="21">
    <w:abstractNumId w:val="10"/>
  </w:num>
  <w:num w:numId="22">
    <w:abstractNumId w:val="10"/>
    <w:lvlOverride w:ilvl="0">
      <w:startOverride w:val="1"/>
    </w:lvlOverride>
  </w:num>
  <w:num w:numId="23">
    <w:abstractNumId w:val="26"/>
  </w:num>
  <w:num w:numId="24">
    <w:abstractNumId w:val="10"/>
    <w:lvlOverride w:ilvl="0">
      <w:startOverride w:val="1"/>
    </w:lvlOverride>
  </w:num>
  <w:num w:numId="25">
    <w:abstractNumId w:val="10"/>
    <w:lvlOverride w:ilvl="0">
      <w:startOverride w:val="1"/>
    </w:lvlOverride>
  </w:num>
  <w:num w:numId="26">
    <w:abstractNumId w:val="11"/>
  </w:num>
  <w:num w:numId="27">
    <w:abstractNumId w:val="23"/>
  </w:num>
  <w:num w:numId="28">
    <w:abstractNumId w:val="10"/>
    <w:lvlOverride w:ilvl="0">
      <w:startOverride w:val="1"/>
    </w:lvlOverride>
  </w:num>
  <w:num w:numId="29">
    <w:abstractNumId w:val="24"/>
  </w:num>
  <w:num w:numId="30">
    <w:abstractNumId w:val="10"/>
  </w:num>
  <w:num w:numId="31">
    <w:abstractNumId w:val="10"/>
    <w:lvlOverride w:ilvl="0">
      <w:startOverride w:val="1"/>
    </w:lvlOverride>
  </w:num>
  <w:num w:numId="32">
    <w:abstractNumId w:val="10"/>
    <w:lvlOverride w:ilvl="0">
      <w:startOverride w:val="1"/>
    </w:lvlOverride>
  </w:num>
  <w:num w:numId="33">
    <w:abstractNumId w:val="0"/>
  </w:num>
  <w:num w:numId="34">
    <w:abstractNumId w:val="14"/>
  </w:num>
  <w:num w:numId="35">
    <w:abstractNumId w:val="18"/>
  </w:num>
  <w:num w:numId="36">
    <w:abstractNumId w:val="29"/>
  </w:num>
  <w:num w:numId="37">
    <w:abstractNumId w:val="9"/>
  </w:num>
  <w:num w:numId="38">
    <w:abstractNumId w:val="4"/>
  </w:num>
  <w:num w:numId="3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C294A"/>
    <w:rsid w:val="000033BD"/>
    <w:rsid w:val="00082C62"/>
    <w:rsid w:val="00084F12"/>
    <w:rsid w:val="000B231F"/>
    <w:rsid w:val="000E194B"/>
    <w:rsid w:val="00110217"/>
    <w:rsid w:val="00152AC3"/>
    <w:rsid w:val="00156AF3"/>
    <w:rsid w:val="0019491D"/>
    <w:rsid w:val="001F74AD"/>
    <w:rsid w:val="002A603F"/>
    <w:rsid w:val="002D07A8"/>
    <w:rsid w:val="003405EA"/>
    <w:rsid w:val="00342E9E"/>
    <w:rsid w:val="00354A12"/>
    <w:rsid w:val="00387B56"/>
    <w:rsid w:val="003F7F14"/>
    <w:rsid w:val="00404B31"/>
    <w:rsid w:val="00474F67"/>
    <w:rsid w:val="00477770"/>
    <w:rsid w:val="0048500D"/>
    <w:rsid w:val="004C294A"/>
    <w:rsid w:val="00524E1B"/>
    <w:rsid w:val="005A0768"/>
    <w:rsid w:val="006124C0"/>
    <w:rsid w:val="006135C0"/>
    <w:rsid w:val="006642FD"/>
    <w:rsid w:val="006807B0"/>
    <w:rsid w:val="00691B95"/>
    <w:rsid w:val="006B798A"/>
    <w:rsid w:val="006D3AA3"/>
    <w:rsid w:val="006D4994"/>
    <w:rsid w:val="006D6630"/>
    <w:rsid w:val="006E1028"/>
    <w:rsid w:val="006E19C2"/>
    <w:rsid w:val="006F7BAF"/>
    <w:rsid w:val="00716576"/>
    <w:rsid w:val="00797FA7"/>
    <w:rsid w:val="008C1F1C"/>
    <w:rsid w:val="008D47A6"/>
    <w:rsid w:val="008F087B"/>
    <w:rsid w:val="00952A5D"/>
    <w:rsid w:val="00994F56"/>
    <w:rsid w:val="009975A0"/>
    <w:rsid w:val="009C5C6E"/>
    <w:rsid w:val="00A2454C"/>
    <w:rsid w:val="00A82401"/>
    <w:rsid w:val="00AD179E"/>
    <w:rsid w:val="00AE245C"/>
    <w:rsid w:val="00B0542D"/>
    <w:rsid w:val="00B054EC"/>
    <w:rsid w:val="00B77BD1"/>
    <w:rsid w:val="00BE2C21"/>
    <w:rsid w:val="00C01D20"/>
    <w:rsid w:val="00C202BF"/>
    <w:rsid w:val="00C60280"/>
    <w:rsid w:val="00C7249B"/>
    <w:rsid w:val="00C858D7"/>
    <w:rsid w:val="00C92F19"/>
    <w:rsid w:val="00D06AF1"/>
    <w:rsid w:val="00D073BC"/>
    <w:rsid w:val="00D1481D"/>
    <w:rsid w:val="00D56B82"/>
    <w:rsid w:val="00DA2485"/>
    <w:rsid w:val="00DE29A8"/>
    <w:rsid w:val="00DE4E52"/>
    <w:rsid w:val="00E577BE"/>
    <w:rsid w:val="00F03E33"/>
    <w:rsid w:val="00F15749"/>
    <w:rsid w:val="00F42A36"/>
    <w:rsid w:val="00F677F9"/>
    <w:rsid w:val="00F716F2"/>
    <w:rsid w:val="00FA52DB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5FF1804D"/>
  <w15:docId w15:val="{C139C4F8-B280-4D7C-B1A8-2D9F9EC589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4C294A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4C294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lang w:eastAsia="en-GB"/>
    </w:rPr>
  </w:style>
  <w:style w:type="paragraph" w:styleId="ListParagraph">
    <w:name w:val="List Paragraph"/>
    <w:basedOn w:val="Normal"/>
    <w:uiPriority w:val="34"/>
    <w:qFormat/>
    <w:rsid w:val="004C294A"/>
    <w:pPr>
      <w:spacing w:before="0" w:after="160" w:line="259" w:lineRule="auto"/>
      <w:ind w:left="720"/>
      <w:contextualSpacing/>
    </w:pPr>
    <w:rPr>
      <w:rFonts w:asciiTheme="minorHAnsi" w:eastAsiaTheme="minorHAnsi" w:hAnsiTheme="minorHAnsi" w:cstheme="minorBidi"/>
      <w:szCs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952A5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hyperlink" Target="https://www.gov.uk/dispose-hazardous-waste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99F16286C48BA4FB36DA225EFE1545E" ma:contentTypeVersion="4" ma:contentTypeDescription="Create a new document." ma:contentTypeScope="" ma:versionID="e53d2e6a40ee7e4eea57efa1f1203e0b">
  <xsd:schema xmlns:xsd="http://www.w3.org/2001/XMLSchema" xmlns:xs="http://www.w3.org/2001/XMLSchema" xmlns:p="http://schemas.microsoft.com/office/2006/metadata/properties" xmlns:ns2="4b678ced-8ee3-4992-8a93-8a291cb51b09" targetNamespace="http://schemas.microsoft.com/office/2006/metadata/properties" ma:root="true" ma:fieldsID="629eada1725efa428db74041cb4d564d" ns2:_="">
    <xsd:import namespace="4b678ced-8ee3-4992-8a93-8a291cb51b0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678ced-8ee3-4992-8a93-8a291cb51b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517D9E4-C80A-4E3C-8DD3-2701C7E25DD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6BAE291-C78F-47FC-A554-6160A5F0ADB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BE585B-B5C6-43D4-9157-5FC6FDD783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678ced-8ee3-4992-8a93-8a291cb51b0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</Template>
  <TotalTime>1</TotalTime>
  <Pages>1</Pages>
  <Words>85</Words>
  <Characters>489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Fiona Freel</cp:lastModifiedBy>
  <cp:revision>7</cp:revision>
  <cp:lastPrinted>2013-05-15T12:05:00Z</cp:lastPrinted>
  <dcterms:created xsi:type="dcterms:W3CDTF">2021-08-02T13:35:00Z</dcterms:created>
  <dcterms:modified xsi:type="dcterms:W3CDTF">2021-09-13T12:17:00Z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0x010100B99F16286C48BA4FB36DA225EFE1545E</vt:lpwstr>
  </property>
</Properties>
</file>