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6D7FE" w14:textId="16663B99" w:rsidR="0093411B" w:rsidRDefault="00143E74" w:rsidP="0093411B">
      <w:pPr>
        <w:pStyle w:val="Unittitle"/>
      </w:pPr>
      <w:r>
        <w:t>7. Building technology principles</w:t>
      </w:r>
      <w:r w:rsidR="0093411B">
        <w:t xml:space="preserve"> </w:t>
      </w:r>
    </w:p>
    <w:p w14:paraId="3238D815" w14:textId="1AC32CC1" w:rsidR="0093411B" w:rsidRDefault="00BE6965" w:rsidP="0093411B">
      <w:pPr>
        <w:pStyle w:val="Heading1"/>
      </w:pPr>
      <w:r>
        <w:t>Worksheet 10:</w:t>
      </w:r>
      <w:r w:rsidR="0093411B">
        <w:t xml:space="preserve"> Superstructure </w:t>
      </w:r>
      <w:r>
        <w:t>e</w:t>
      </w:r>
      <w:r w:rsidR="0093411B">
        <w:t xml:space="preserve">lements </w:t>
      </w:r>
      <w:r>
        <w:t>c</w:t>
      </w:r>
      <w:r w:rsidR="0093411B">
        <w:t xml:space="preserve">hart </w:t>
      </w:r>
      <w:r>
        <w:t>(learner)</w:t>
      </w:r>
    </w:p>
    <w:p w14:paraId="49C668EE" w14:textId="77777777" w:rsidR="0093411B" w:rsidRDefault="0093411B" w:rsidP="0093411B">
      <w:pPr>
        <w:pStyle w:val="Answer"/>
      </w:pPr>
    </w:p>
    <w:p w14:paraId="5BB4615A" w14:textId="77777777" w:rsidR="0093411B" w:rsidRDefault="0093411B" w:rsidP="0093411B">
      <w:pPr>
        <w:pStyle w:val="Answer"/>
      </w:pPr>
    </w:p>
    <w:tbl>
      <w:tblPr>
        <w:tblStyle w:val="TableGrid"/>
        <w:tblW w:w="13813" w:type="dxa"/>
        <w:tblInd w:w="357" w:type="dxa"/>
        <w:tblLook w:val="04A0" w:firstRow="1" w:lastRow="0" w:firstColumn="1" w:lastColumn="0" w:noHBand="0" w:noVBand="1"/>
      </w:tblPr>
      <w:tblGrid>
        <w:gridCol w:w="2696"/>
        <w:gridCol w:w="2728"/>
        <w:gridCol w:w="2707"/>
        <w:gridCol w:w="2989"/>
        <w:gridCol w:w="2693"/>
      </w:tblGrid>
      <w:tr w:rsidR="0093411B" w14:paraId="267B610F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207B34E" w14:textId="77777777" w:rsidR="0093411B" w:rsidRDefault="0093411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6C76899B" w14:textId="77777777" w:rsidR="0093411B" w:rsidRDefault="0093411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Definition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1A89EA16" w14:textId="77777777" w:rsidR="0093411B" w:rsidRDefault="0093411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7E5FB53" w14:textId="77777777" w:rsidR="0093411B" w:rsidRDefault="0093411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CE774E0" w14:textId="77777777" w:rsidR="0093411B" w:rsidRDefault="0093411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93411B" w14:paraId="12B91E56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5251" w14:textId="77777777" w:rsidR="0093411B" w:rsidRDefault="0093411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592DCD68" w14:textId="77777777" w:rsidR="0093411B" w:rsidRDefault="0093411B">
            <w:pPr>
              <w:pStyle w:val="Answer"/>
              <w:ind w:left="0"/>
              <w:rPr>
                <w:b/>
              </w:rPr>
            </w:pPr>
          </w:p>
          <w:p w14:paraId="4D2E02C5" w14:textId="77777777" w:rsidR="0093411B" w:rsidRDefault="0093411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04C" w14:textId="77777777" w:rsidR="0093411B" w:rsidRDefault="0093411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08E" w14:textId="77777777" w:rsidR="0093411B" w:rsidRDefault="0093411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59E" w14:textId="77777777" w:rsidR="0093411B" w:rsidRDefault="0093411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D06" w14:textId="77777777" w:rsidR="0093411B" w:rsidRDefault="0093411B">
            <w:pPr>
              <w:pStyle w:val="Answer"/>
              <w:ind w:left="0"/>
            </w:pPr>
          </w:p>
        </w:tc>
      </w:tr>
      <w:tr w:rsidR="0093411B" w14:paraId="156498E2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628" w14:textId="77777777" w:rsidR="0093411B" w:rsidRDefault="0093411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01A0A03A" w14:textId="77777777" w:rsidR="0093411B" w:rsidRDefault="0093411B">
            <w:pPr>
              <w:pStyle w:val="Answer"/>
              <w:ind w:left="0"/>
              <w:rPr>
                <w:b/>
              </w:rPr>
            </w:pPr>
          </w:p>
          <w:p w14:paraId="0A2F6F92" w14:textId="77777777" w:rsidR="0093411B" w:rsidRDefault="0093411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4BE" w14:textId="77777777" w:rsidR="0093411B" w:rsidRDefault="0093411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34E9" w14:textId="77777777" w:rsidR="0093411B" w:rsidRDefault="0093411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5BF" w14:textId="77777777" w:rsidR="0093411B" w:rsidRDefault="0093411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7D3" w14:textId="77777777" w:rsidR="0093411B" w:rsidRDefault="0093411B">
            <w:pPr>
              <w:pStyle w:val="Answer"/>
              <w:ind w:left="0"/>
            </w:pPr>
          </w:p>
        </w:tc>
      </w:tr>
      <w:tr w:rsidR="0093411B" w14:paraId="77D20DAC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9E9" w14:textId="77777777" w:rsidR="0093411B" w:rsidRDefault="0093411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5F39A83E" w14:textId="77777777" w:rsidR="0093411B" w:rsidRDefault="0093411B">
            <w:pPr>
              <w:pStyle w:val="Answer"/>
              <w:ind w:left="0"/>
              <w:rPr>
                <w:b/>
              </w:rPr>
            </w:pPr>
          </w:p>
          <w:p w14:paraId="41F8423E" w14:textId="77777777" w:rsidR="0093411B" w:rsidRDefault="0093411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7B1" w14:textId="77777777" w:rsidR="0093411B" w:rsidRDefault="0093411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2F8" w14:textId="77777777" w:rsidR="0093411B" w:rsidRDefault="0093411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CB3" w14:textId="77777777" w:rsidR="0093411B" w:rsidRDefault="0093411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93D" w14:textId="77777777" w:rsidR="0093411B" w:rsidRDefault="0093411B">
            <w:pPr>
              <w:pStyle w:val="Answer"/>
              <w:ind w:left="0"/>
            </w:pPr>
          </w:p>
        </w:tc>
      </w:tr>
      <w:tr w:rsidR="0093411B" w14:paraId="4075A7C3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AA2" w14:textId="77777777" w:rsidR="0093411B" w:rsidRDefault="0093411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Windows </w:t>
            </w:r>
          </w:p>
          <w:p w14:paraId="10FE991A" w14:textId="77777777" w:rsidR="0093411B" w:rsidRDefault="0093411B">
            <w:pPr>
              <w:pStyle w:val="Answer"/>
              <w:ind w:left="0"/>
              <w:rPr>
                <w:b/>
              </w:rPr>
            </w:pPr>
          </w:p>
          <w:p w14:paraId="12444288" w14:textId="77777777" w:rsidR="0093411B" w:rsidRDefault="0093411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4D7" w14:textId="77777777" w:rsidR="0093411B" w:rsidRDefault="0093411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71A" w14:textId="77777777" w:rsidR="0093411B" w:rsidRDefault="0093411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A8F8" w14:textId="77777777" w:rsidR="0093411B" w:rsidRDefault="0093411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1AD7" w14:textId="77777777" w:rsidR="0093411B" w:rsidRDefault="0093411B">
            <w:pPr>
              <w:pStyle w:val="Answer"/>
              <w:ind w:left="0"/>
            </w:pPr>
          </w:p>
        </w:tc>
      </w:tr>
      <w:tr w:rsidR="0093411B" w14:paraId="124445E4" w14:textId="77777777" w:rsidTr="0093411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EC4" w14:textId="77777777" w:rsidR="0093411B" w:rsidRDefault="0093411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478A879E" w14:textId="77777777" w:rsidR="0093411B" w:rsidRDefault="0093411B">
            <w:pPr>
              <w:pStyle w:val="Answer"/>
              <w:ind w:left="0"/>
              <w:rPr>
                <w:b/>
              </w:rPr>
            </w:pPr>
          </w:p>
          <w:p w14:paraId="2881A053" w14:textId="77777777" w:rsidR="0093411B" w:rsidRDefault="0093411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786" w14:textId="77777777" w:rsidR="0093411B" w:rsidRDefault="0093411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B37" w14:textId="77777777" w:rsidR="0093411B" w:rsidRDefault="0093411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4EA" w14:textId="77777777" w:rsidR="0093411B" w:rsidRDefault="0093411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6DE" w14:textId="77777777" w:rsidR="0093411B" w:rsidRDefault="0093411B">
            <w:pPr>
              <w:pStyle w:val="Answer"/>
              <w:ind w:left="0"/>
            </w:pPr>
          </w:p>
        </w:tc>
      </w:tr>
    </w:tbl>
    <w:p w14:paraId="6039FD3D" w14:textId="77777777" w:rsidR="0093411B" w:rsidRDefault="0093411B" w:rsidP="0093411B">
      <w:pPr>
        <w:pStyle w:val="Answer"/>
      </w:pPr>
    </w:p>
    <w:p w14:paraId="7C7CE5D5" w14:textId="77777777" w:rsidR="00FC596E" w:rsidRPr="00373729" w:rsidRDefault="00FC596E" w:rsidP="00373729"/>
    <w:sectPr w:rsidR="00FC596E" w:rsidRPr="00373729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04BAF" w14:textId="77777777" w:rsidR="000E11D8" w:rsidRDefault="000E11D8">
      <w:pPr>
        <w:spacing w:before="0" w:after="0"/>
      </w:pPr>
      <w:r>
        <w:separator/>
      </w:r>
    </w:p>
  </w:endnote>
  <w:endnote w:type="continuationSeparator" w:id="0">
    <w:p w14:paraId="669E270B" w14:textId="77777777" w:rsidR="000E11D8" w:rsidRDefault="000E11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F2BE" w14:textId="77777777" w:rsidR="00C30C5F" w:rsidRDefault="00C30C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4B210DEF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4C88FE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C30C5F">
      <w:fldChar w:fldCharType="begin"/>
    </w:r>
    <w:r w:rsidR="00C30C5F">
      <w:instrText xml:space="preserve"> NUMPAGES   \* MERGEFORMAT </w:instrText>
    </w:r>
    <w:r w:rsidR="00C30C5F">
      <w:fldChar w:fldCharType="separate"/>
    </w:r>
    <w:r w:rsidR="005C6AF2">
      <w:rPr>
        <w:noProof/>
      </w:rPr>
      <w:t>2</w:t>
    </w:r>
    <w:r w:rsidR="00C30C5F">
      <w:rPr>
        <w:noProof/>
      </w:rPr>
      <w:fldChar w:fldCharType="end"/>
    </w:r>
    <w:r w:rsidR="00C30C5F">
      <w:rPr>
        <w:noProof/>
      </w:rPr>
      <w:t xml:space="preserve">                                             </w:t>
    </w:r>
    <w:r w:rsidR="00C30C5F" w:rsidRPr="00C30C5F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D2FE" w14:textId="77777777" w:rsidR="00C30C5F" w:rsidRDefault="00C30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2C6B" w14:textId="77777777" w:rsidR="000E11D8" w:rsidRDefault="000E11D8">
      <w:pPr>
        <w:spacing w:before="0" w:after="0"/>
      </w:pPr>
      <w:r>
        <w:separator/>
      </w:r>
    </w:p>
  </w:footnote>
  <w:footnote w:type="continuationSeparator" w:id="0">
    <w:p w14:paraId="77E08E15" w14:textId="77777777" w:rsidR="000E11D8" w:rsidRDefault="000E11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F264" w14:textId="77777777" w:rsidR="00C30C5F" w:rsidRDefault="00C30C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074EE4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B9E5" w14:textId="77777777" w:rsidR="00C30C5F" w:rsidRDefault="00C30C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60D62"/>
    <w:rsid w:val="00082C62"/>
    <w:rsid w:val="000B231F"/>
    <w:rsid w:val="000B3C4D"/>
    <w:rsid w:val="000E11D8"/>
    <w:rsid w:val="000E194B"/>
    <w:rsid w:val="00110217"/>
    <w:rsid w:val="00143E74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45519"/>
    <w:rsid w:val="00373729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3411B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BE6965"/>
    <w:rsid w:val="00C01D20"/>
    <w:rsid w:val="00C202BF"/>
    <w:rsid w:val="00C23AA3"/>
    <w:rsid w:val="00C30C5F"/>
    <w:rsid w:val="00C60280"/>
    <w:rsid w:val="00C858D7"/>
    <w:rsid w:val="00C92F19"/>
    <w:rsid w:val="00D073BC"/>
    <w:rsid w:val="00D07CAA"/>
    <w:rsid w:val="00D56B82"/>
    <w:rsid w:val="00D634FC"/>
    <w:rsid w:val="00DA2485"/>
    <w:rsid w:val="00DB7F65"/>
    <w:rsid w:val="00DE29A8"/>
    <w:rsid w:val="00E05AB5"/>
    <w:rsid w:val="00E76C37"/>
    <w:rsid w:val="00EB2D2A"/>
    <w:rsid w:val="00EE7286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72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3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6</cp:revision>
  <cp:lastPrinted>2021-02-18T12:47:00Z</cp:lastPrinted>
  <dcterms:created xsi:type="dcterms:W3CDTF">2021-07-06T09:37:00Z</dcterms:created>
  <dcterms:modified xsi:type="dcterms:W3CDTF">2021-07-30T15:23:00Z</dcterms:modified>
</cp:coreProperties>
</file>