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06378" w14:textId="26C20128" w:rsidR="00FA21DC" w:rsidRDefault="00751225" w:rsidP="00FA21DC">
      <w:pPr>
        <w:pStyle w:val="Unittitle"/>
      </w:pPr>
      <w:r>
        <w:t>7. Building technology principles</w:t>
      </w:r>
      <w:r w:rsidR="00FA21DC">
        <w:t xml:space="preserve"> </w:t>
      </w:r>
    </w:p>
    <w:p w14:paraId="0484DDBF" w14:textId="1768B49E" w:rsidR="00FA21DC" w:rsidRDefault="008E5932" w:rsidP="00FA21DC">
      <w:pPr>
        <w:pStyle w:val="Heading1"/>
      </w:pPr>
      <w:r>
        <w:t>W</w:t>
      </w:r>
      <w:r w:rsidR="006751CF">
        <w:t>orksheet 11</w:t>
      </w:r>
      <w:r w:rsidR="00FA21DC">
        <w:t xml:space="preserve">: Superstructure </w:t>
      </w:r>
      <w:r w:rsidR="006751CF">
        <w:t>s</w:t>
      </w:r>
      <w:r w:rsidR="00FA21DC">
        <w:t xml:space="preserve">ketches </w:t>
      </w:r>
      <w:r w:rsidR="006751CF">
        <w:t>(tutor)</w:t>
      </w:r>
    </w:p>
    <w:p w14:paraId="783B9245" w14:textId="77777777" w:rsidR="00FA21DC" w:rsidRDefault="00FA21DC" w:rsidP="00FA21DC">
      <w:pPr>
        <w:pStyle w:val="Answer"/>
        <w:ind w:left="0"/>
        <w:rPr>
          <w:b/>
        </w:rPr>
      </w:pPr>
    </w:p>
    <w:p w14:paraId="20674F83" w14:textId="020707F5" w:rsidR="00FA21DC" w:rsidRDefault="00FA21DC" w:rsidP="00FA21DC">
      <w:pPr>
        <w:pStyle w:val="Answer"/>
        <w:ind w:left="0"/>
        <w:rPr>
          <w:b/>
        </w:rPr>
      </w:pPr>
      <w:r>
        <w:rPr>
          <w:b/>
        </w:rPr>
        <w:t xml:space="preserve">Produce an annotated sketch of </w:t>
      </w:r>
      <w:r w:rsidR="0096536E">
        <w:rPr>
          <w:b/>
        </w:rPr>
        <w:t>a</w:t>
      </w:r>
      <w:r>
        <w:rPr>
          <w:b/>
        </w:rPr>
        <w:t xml:space="preserve"> building envelope </w:t>
      </w:r>
      <w:r w:rsidR="0096536E">
        <w:rPr>
          <w:b/>
        </w:rPr>
        <w:t>for</w:t>
      </w:r>
      <w:r>
        <w:rPr>
          <w:b/>
        </w:rPr>
        <w:t xml:space="preserve"> a domestic dwelling. </w:t>
      </w:r>
    </w:p>
    <w:p w14:paraId="3662248A" w14:textId="7FECD5FC" w:rsidR="00FA21DC" w:rsidRDefault="00FA21DC" w:rsidP="00FA21DC">
      <w:pPr>
        <w:pStyle w:val="Answer"/>
        <w:ind w:left="0"/>
        <w:rPr>
          <w:b/>
        </w:rPr>
      </w:pPr>
    </w:p>
    <w:p w14:paraId="6E2094B4" w14:textId="4E291776" w:rsidR="00FA21DC" w:rsidRDefault="00247874" w:rsidP="00FA21DC">
      <w:pPr>
        <w:pStyle w:val="Answer"/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A4A7CD3" wp14:editId="36084E66">
            <wp:simplePos x="0" y="0"/>
            <wp:positionH relativeFrom="margin">
              <wp:posOffset>1040524</wp:posOffset>
            </wp:positionH>
            <wp:positionV relativeFrom="paragraph">
              <wp:posOffset>114234</wp:posOffset>
            </wp:positionV>
            <wp:extent cx="4431533" cy="4392488"/>
            <wp:effectExtent l="0" t="0" r="7620" b="8255"/>
            <wp:wrapSquare wrapText="bothSides"/>
            <wp:docPr id="10" name="Picture 9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61E0DF2B-4D69-4B33-86E6-C3AC4C4D21D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61E0DF2B-4D69-4B33-86E6-C3AC4C4D21D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1533" cy="43924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F59DAC" w14:textId="4A5070C0" w:rsidR="00FA21DC" w:rsidRDefault="00FA21DC" w:rsidP="00FA21DC">
      <w:pPr>
        <w:pStyle w:val="Answer"/>
        <w:ind w:left="0"/>
        <w:rPr>
          <w:b/>
        </w:rPr>
      </w:pPr>
    </w:p>
    <w:p w14:paraId="53AEB90F" w14:textId="0640420B" w:rsidR="00FA21DC" w:rsidRDefault="00FA21DC" w:rsidP="00FA21DC">
      <w:pPr>
        <w:pStyle w:val="Answer"/>
        <w:ind w:left="0"/>
        <w:rPr>
          <w:b/>
        </w:rPr>
      </w:pPr>
    </w:p>
    <w:p w14:paraId="70FE4BBD" w14:textId="02FB7A11" w:rsidR="00FA21DC" w:rsidRDefault="00FA21DC" w:rsidP="00FA21DC">
      <w:pPr>
        <w:pStyle w:val="Answer"/>
        <w:ind w:left="0"/>
        <w:rPr>
          <w:b/>
        </w:rPr>
      </w:pPr>
    </w:p>
    <w:p w14:paraId="66AC82F3" w14:textId="070E5FAC" w:rsidR="00FA21DC" w:rsidRDefault="00FA21DC" w:rsidP="00FA21DC">
      <w:pPr>
        <w:pStyle w:val="Answer"/>
        <w:ind w:left="0"/>
        <w:rPr>
          <w:b/>
        </w:rPr>
      </w:pPr>
    </w:p>
    <w:p w14:paraId="032896B2" w14:textId="26921B2B" w:rsidR="00FA21DC" w:rsidRDefault="00FA21DC" w:rsidP="00FA21DC">
      <w:pPr>
        <w:pStyle w:val="Answer"/>
        <w:ind w:left="0"/>
        <w:rPr>
          <w:b/>
        </w:rPr>
      </w:pPr>
    </w:p>
    <w:p w14:paraId="4729EC27" w14:textId="77777777" w:rsidR="00FA21DC" w:rsidRDefault="00FA21DC" w:rsidP="00FA21DC">
      <w:pPr>
        <w:pStyle w:val="Answer"/>
        <w:ind w:left="0"/>
        <w:rPr>
          <w:b/>
        </w:rPr>
      </w:pPr>
    </w:p>
    <w:p w14:paraId="2E556492" w14:textId="77777777" w:rsidR="00FA21DC" w:rsidRDefault="00FA21DC" w:rsidP="00FA21DC">
      <w:pPr>
        <w:pStyle w:val="Answer"/>
        <w:ind w:left="0"/>
        <w:rPr>
          <w:b/>
        </w:rPr>
      </w:pPr>
    </w:p>
    <w:p w14:paraId="1CFFFBB3" w14:textId="77777777" w:rsidR="00FA21DC" w:rsidRDefault="00FA21DC" w:rsidP="00FA21DC">
      <w:pPr>
        <w:pStyle w:val="Answer"/>
        <w:ind w:left="0"/>
        <w:rPr>
          <w:b/>
        </w:rPr>
      </w:pPr>
    </w:p>
    <w:p w14:paraId="2367C085" w14:textId="77777777" w:rsidR="00FA21DC" w:rsidRDefault="00FA21DC" w:rsidP="00FA21DC">
      <w:pPr>
        <w:pStyle w:val="Answer"/>
        <w:ind w:left="0"/>
        <w:rPr>
          <w:b/>
        </w:rPr>
      </w:pPr>
    </w:p>
    <w:p w14:paraId="5E517486" w14:textId="77777777" w:rsidR="00FA21DC" w:rsidRDefault="00FA21DC" w:rsidP="00FA21DC">
      <w:pPr>
        <w:pStyle w:val="Answer"/>
        <w:ind w:left="0"/>
        <w:rPr>
          <w:b/>
        </w:rPr>
      </w:pPr>
    </w:p>
    <w:p w14:paraId="75F01A15" w14:textId="77777777" w:rsidR="00FA21DC" w:rsidRDefault="00FA21DC" w:rsidP="00FA21DC">
      <w:pPr>
        <w:pStyle w:val="Answer"/>
        <w:ind w:left="0"/>
        <w:rPr>
          <w:b/>
        </w:rPr>
      </w:pPr>
    </w:p>
    <w:p w14:paraId="17259CEE" w14:textId="77777777" w:rsidR="00FA21DC" w:rsidRDefault="00FA21DC" w:rsidP="00FA21DC">
      <w:pPr>
        <w:pStyle w:val="Answer"/>
        <w:ind w:left="0"/>
        <w:rPr>
          <w:b/>
        </w:rPr>
      </w:pPr>
    </w:p>
    <w:p w14:paraId="19020F56" w14:textId="77777777" w:rsidR="00FA21DC" w:rsidRDefault="00FA21DC" w:rsidP="00FA21DC">
      <w:pPr>
        <w:pStyle w:val="Answer"/>
        <w:ind w:left="0"/>
        <w:rPr>
          <w:b/>
        </w:rPr>
      </w:pPr>
    </w:p>
    <w:p w14:paraId="7F13048B" w14:textId="77777777" w:rsidR="00FA21DC" w:rsidRDefault="00FA21DC" w:rsidP="00FA21DC">
      <w:pPr>
        <w:pStyle w:val="Answer"/>
        <w:ind w:left="0"/>
        <w:rPr>
          <w:b/>
        </w:rPr>
      </w:pPr>
    </w:p>
    <w:p w14:paraId="17A25271" w14:textId="77777777" w:rsidR="00FA21DC" w:rsidRDefault="00FA21DC" w:rsidP="00FA21DC">
      <w:pPr>
        <w:pStyle w:val="Answer"/>
        <w:ind w:left="0"/>
        <w:rPr>
          <w:b/>
        </w:rPr>
      </w:pPr>
    </w:p>
    <w:p w14:paraId="49417BF6" w14:textId="77777777" w:rsidR="00FA21DC" w:rsidRDefault="00FA21DC" w:rsidP="00FA21DC">
      <w:pPr>
        <w:pStyle w:val="Answer"/>
        <w:ind w:left="0"/>
        <w:rPr>
          <w:b/>
        </w:rPr>
      </w:pPr>
    </w:p>
    <w:p w14:paraId="703D6E12" w14:textId="77777777" w:rsidR="00FA21DC" w:rsidRDefault="00FA21DC" w:rsidP="00FA21DC">
      <w:pPr>
        <w:pStyle w:val="Answer"/>
        <w:ind w:left="0"/>
        <w:rPr>
          <w:b/>
        </w:rPr>
      </w:pPr>
    </w:p>
    <w:p w14:paraId="7FB4A358" w14:textId="77777777" w:rsidR="00FA21DC" w:rsidRDefault="00FA21DC" w:rsidP="00FA21DC">
      <w:pPr>
        <w:pStyle w:val="Answer"/>
        <w:ind w:left="0"/>
        <w:rPr>
          <w:b/>
        </w:rPr>
      </w:pPr>
    </w:p>
    <w:p w14:paraId="4FEB5C15" w14:textId="77777777" w:rsidR="00FA21DC" w:rsidRDefault="00FA21DC" w:rsidP="00FA21DC">
      <w:pPr>
        <w:pStyle w:val="Answer"/>
        <w:ind w:left="0"/>
        <w:rPr>
          <w:b/>
        </w:rPr>
      </w:pPr>
    </w:p>
    <w:p w14:paraId="133867E0" w14:textId="77777777" w:rsidR="00FA21DC" w:rsidRDefault="00FA21DC" w:rsidP="00FA21DC">
      <w:pPr>
        <w:pStyle w:val="Answer"/>
        <w:ind w:left="0"/>
        <w:rPr>
          <w:b/>
        </w:rPr>
      </w:pPr>
    </w:p>
    <w:p w14:paraId="75F5B278" w14:textId="77777777" w:rsidR="00FA21DC" w:rsidRDefault="00FA21DC" w:rsidP="00FA21DC">
      <w:pPr>
        <w:pStyle w:val="Answer"/>
        <w:ind w:left="0"/>
        <w:rPr>
          <w:b/>
        </w:rPr>
      </w:pPr>
    </w:p>
    <w:p w14:paraId="6DCCAB57" w14:textId="77777777" w:rsidR="00FA21DC" w:rsidRDefault="00FA21DC" w:rsidP="00FA21DC">
      <w:pPr>
        <w:pStyle w:val="Answer"/>
        <w:ind w:left="0"/>
        <w:rPr>
          <w:b/>
        </w:rPr>
      </w:pPr>
    </w:p>
    <w:p w14:paraId="5FD60B49" w14:textId="77777777" w:rsidR="00FA21DC" w:rsidRDefault="00FA21DC" w:rsidP="00FA21DC">
      <w:pPr>
        <w:pStyle w:val="Answer"/>
        <w:ind w:left="0"/>
        <w:rPr>
          <w:b/>
        </w:rPr>
      </w:pPr>
    </w:p>
    <w:p w14:paraId="317BD1E7" w14:textId="77777777" w:rsidR="00FA21DC" w:rsidRDefault="00FA21DC" w:rsidP="00FA21DC">
      <w:pPr>
        <w:pStyle w:val="Answer"/>
        <w:ind w:left="0"/>
        <w:rPr>
          <w:b/>
        </w:rPr>
      </w:pPr>
    </w:p>
    <w:p w14:paraId="76305159" w14:textId="77777777" w:rsidR="00FA21DC" w:rsidRDefault="00FA21DC" w:rsidP="00FA21DC">
      <w:pPr>
        <w:pStyle w:val="Answer"/>
        <w:ind w:left="0"/>
        <w:rPr>
          <w:b/>
        </w:rPr>
      </w:pPr>
    </w:p>
    <w:p w14:paraId="36ADB9A5" w14:textId="77777777" w:rsidR="00FA21DC" w:rsidRDefault="00FA21DC" w:rsidP="00FA21DC">
      <w:pPr>
        <w:pStyle w:val="Answer"/>
        <w:ind w:left="0"/>
        <w:rPr>
          <w:b/>
        </w:rPr>
      </w:pPr>
    </w:p>
    <w:p w14:paraId="41B7C196" w14:textId="77777777" w:rsidR="00FA21DC" w:rsidRDefault="00FA21DC" w:rsidP="00FA21DC">
      <w:pPr>
        <w:pStyle w:val="Answer"/>
        <w:ind w:left="0"/>
        <w:rPr>
          <w:b/>
        </w:rPr>
      </w:pPr>
    </w:p>
    <w:p w14:paraId="418A7EBE" w14:textId="77777777" w:rsidR="00FA21DC" w:rsidRDefault="00FA21DC" w:rsidP="00FA21DC">
      <w:pPr>
        <w:pStyle w:val="Answer"/>
        <w:ind w:left="0"/>
        <w:rPr>
          <w:b/>
        </w:rPr>
      </w:pPr>
    </w:p>
    <w:p w14:paraId="792D2466" w14:textId="77777777" w:rsidR="00FA21DC" w:rsidRDefault="00FA21DC" w:rsidP="00FA21DC">
      <w:pPr>
        <w:pStyle w:val="Answer"/>
        <w:ind w:left="0"/>
        <w:rPr>
          <w:b/>
        </w:rPr>
      </w:pPr>
    </w:p>
    <w:p w14:paraId="53DA540A" w14:textId="77777777" w:rsidR="00FA21DC" w:rsidRDefault="00FA21DC" w:rsidP="00FA21DC">
      <w:pPr>
        <w:pStyle w:val="Answer"/>
        <w:ind w:left="0"/>
        <w:rPr>
          <w:b/>
        </w:rPr>
      </w:pPr>
    </w:p>
    <w:p w14:paraId="79D6EE8D" w14:textId="77777777" w:rsidR="00FA21DC" w:rsidRDefault="00FA21DC" w:rsidP="00FA21DC">
      <w:pPr>
        <w:pStyle w:val="Answer"/>
        <w:ind w:left="0"/>
        <w:rPr>
          <w:b/>
        </w:rPr>
      </w:pPr>
    </w:p>
    <w:p w14:paraId="458A9F24" w14:textId="77777777" w:rsidR="00FA21DC" w:rsidRDefault="00FA21DC" w:rsidP="00FA21DC">
      <w:pPr>
        <w:pStyle w:val="Answer"/>
        <w:ind w:left="0"/>
        <w:rPr>
          <w:b/>
        </w:rPr>
      </w:pPr>
    </w:p>
    <w:p w14:paraId="72081519" w14:textId="62C8E1B2" w:rsidR="00FA21DC" w:rsidRDefault="00FA21DC" w:rsidP="00FA21DC">
      <w:pPr>
        <w:pStyle w:val="Answer"/>
        <w:ind w:left="0"/>
        <w:rPr>
          <w:b/>
        </w:rPr>
      </w:pPr>
      <w:r>
        <w:rPr>
          <w:b/>
        </w:rPr>
        <w:t>Produce an annotated sketch of a steel portal frame</w:t>
      </w:r>
      <w:r w:rsidR="0096536E">
        <w:rPr>
          <w:b/>
        </w:rPr>
        <w:t>.</w:t>
      </w:r>
      <w:r>
        <w:rPr>
          <w:b/>
        </w:rPr>
        <w:t xml:space="preserve"> </w:t>
      </w:r>
    </w:p>
    <w:p w14:paraId="3B1E44F0" w14:textId="77777777" w:rsidR="00FA21DC" w:rsidRDefault="00FA21DC" w:rsidP="00FA21DC">
      <w:pPr>
        <w:pStyle w:val="Answer"/>
        <w:ind w:left="0"/>
        <w:rPr>
          <w:b/>
        </w:rPr>
      </w:pPr>
    </w:p>
    <w:p w14:paraId="1347718C" w14:textId="77777777" w:rsidR="00FA21DC" w:rsidRDefault="00FA21DC" w:rsidP="00FA21DC">
      <w:pPr>
        <w:pStyle w:val="Answer"/>
        <w:ind w:left="0"/>
        <w:rPr>
          <w:b/>
        </w:rPr>
      </w:pPr>
    </w:p>
    <w:p w14:paraId="36DBD0D7" w14:textId="07668375" w:rsidR="00FA21DC" w:rsidRDefault="002063D0" w:rsidP="00FA21DC">
      <w:pPr>
        <w:pStyle w:val="Answer"/>
        <w:ind w:left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2336" behindDoc="0" locked="0" layoutInCell="1" allowOverlap="1" wp14:anchorId="5906BE29" wp14:editId="60F10D4F">
            <wp:simplePos x="0" y="0"/>
            <wp:positionH relativeFrom="column">
              <wp:posOffset>77373</wp:posOffset>
            </wp:positionH>
            <wp:positionV relativeFrom="paragraph">
              <wp:posOffset>105069</wp:posOffset>
            </wp:positionV>
            <wp:extent cx="5293360" cy="3436620"/>
            <wp:effectExtent l="0" t="0" r="2540" b="5080"/>
            <wp:wrapSquare wrapText="bothSides"/>
            <wp:docPr id="8" name="Picture 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3360" cy="3436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E79ECD" w14:textId="7CB6AF0D" w:rsidR="00FA21DC" w:rsidRDefault="00FA21DC" w:rsidP="00FA21DC">
      <w:pPr>
        <w:pStyle w:val="Answer"/>
        <w:ind w:left="0"/>
        <w:rPr>
          <w:b/>
          <w:color w:val="FF0000"/>
        </w:rPr>
      </w:pPr>
    </w:p>
    <w:p w14:paraId="35C3D805" w14:textId="77777777" w:rsidR="00FA21DC" w:rsidRDefault="00FA21DC" w:rsidP="00FA21DC">
      <w:pPr>
        <w:pStyle w:val="Answer"/>
        <w:ind w:left="0"/>
        <w:rPr>
          <w:b/>
          <w:color w:val="FF0000"/>
        </w:rPr>
      </w:pPr>
    </w:p>
    <w:p w14:paraId="3542FE7A" w14:textId="77777777" w:rsidR="00FA21DC" w:rsidRDefault="00FA21DC" w:rsidP="00FA21DC">
      <w:pPr>
        <w:pStyle w:val="Answer"/>
        <w:ind w:left="0"/>
        <w:rPr>
          <w:b/>
          <w:color w:val="FF0000"/>
        </w:rPr>
      </w:pPr>
    </w:p>
    <w:p w14:paraId="66294CCF" w14:textId="77777777" w:rsidR="00FA21DC" w:rsidRDefault="00FA21DC" w:rsidP="00FA21DC">
      <w:pPr>
        <w:pStyle w:val="Answer"/>
        <w:ind w:left="0"/>
        <w:rPr>
          <w:b/>
          <w:color w:val="FF0000"/>
        </w:rPr>
      </w:pPr>
    </w:p>
    <w:p w14:paraId="59748DC5" w14:textId="77777777" w:rsidR="00FA21DC" w:rsidRDefault="00FA21DC" w:rsidP="00FA21DC">
      <w:pPr>
        <w:pStyle w:val="Answer"/>
        <w:ind w:left="0"/>
        <w:rPr>
          <w:b/>
          <w:color w:val="FF0000"/>
        </w:rPr>
      </w:pPr>
    </w:p>
    <w:p w14:paraId="676F9FF9" w14:textId="77777777" w:rsidR="00FA21DC" w:rsidRDefault="00FA21DC" w:rsidP="00FA21DC">
      <w:pPr>
        <w:pStyle w:val="Answer"/>
        <w:ind w:left="0"/>
        <w:rPr>
          <w:b/>
          <w:color w:val="FF0000"/>
        </w:rPr>
      </w:pPr>
    </w:p>
    <w:p w14:paraId="4058F264" w14:textId="77777777" w:rsidR="00FA21DC" w:rsidRDefault="00FA21DC" w:rsidP="00FA21DC">
      <w:pPr>
        <w:pStyle w:val="Answer"/>
        <w:ind w:left="0"/>
        <w:rPr>
          <w:b/>
          <w:color w:val="FF0000"/>
        </w:rPr>
      </w:pPr>
    </w:p>
    <w:p w14:paraId="2F57C57D" w14:textId="77777777" w:rsidR="00FA21DC" w:rsidRDefault="00FA21DC" w:rsidP="00FA21DC">
      <w:pPr>
        <w:pStyle w:val="Answer"/>
        <w:ind w:left="0"/>
        <w:rPr>
          <w:b/>
          <w:color w:val="FF0000"/>
        </w:rPr>
      </w:pPr>
    </w:p>
    <w:p w14:paraId="55401A1C" w14:textId="77777777" w:rsidR="00FA21DC" w:rsidRDefault="00FA21DC" w:rsidP="00FA21DC">
      <w:pPr>
        <w:pStyle w:val="Answer"/>
        <w:ind w:left="0"/>
        <w:rPr>
          <w:b/>
          <w:color w:val="FF0000"/>
        </w:rPr>
      </w:pPr>
    </w:p>
    <w:p w14:paraId="17368BE0" w14:textId="77777777" w:rsidR="00FA21DC" w:rsidRDefault="00FA21DC" w:rsidP="00FA21DC">
      <w:pPr>
        <w:pStyle w:val="Answer"/>
        <w:ind w:left="0"/>
        <w:rPr>
          <w:b/>
          <w:color w:val="FF0000"/>
        </w:rPr>
      </w:pPr>
    </w:p>
    <w:p w14:paraId="22A0D2D7" w14:textId="77777777" w:rsidR="00FA21DC" w:rsidRDefault="00FA21DC" w:rsidP="00FA21DC">
      <w:pPr>
        <w:pStyle w:val="Answer"/>
        <w:ind w:left="0"/>
        <w:rPr>
          <w:b/>
          <w:color w:val="FF0000"/>
        </w:rPr>
      </w:pPr>
    </w:p>
    <w:p w14:paraId="0EC53A01" w14:textId="77777777" w:rsidR="00FA21DC" w:rsidRDefault="00FA21DC" w:rsidP="00FA21DC">
      <w:pPr>
        <w:pStyle w:val="Answer"/>
        <w:ind w:left="0"/>
        <w:rPr>
          <w:b/>
          <w:color w:val="FF0000"/>
        </w:rPr>
      </w:pPr>
    </w:p>
    <w:p w14:paraId="3F4EFF2C" w14:textId="77777777" w:rsidR="00FA21DC" w:rsidRDefault="00FA21DC" w:rsidP="00FA21DC">
      <w:pPr>
        <w:pStyle w:val="Answer"/>
        <w:ind w:left="0"/>
        <w:rPr>
          <w:b/>
          <w:color w:val="FF0000"/>
        </w:rPr>
      </w:pPr>
    </w:p>
    <w:p w14:paraId="54A00769" w14:textId="77777777" w:rsidR="00FA21DC" w:rsidRDefault="00FA21DC" w:rsidP="00FA21DC">
      <w:pPr>
        <w:pStyle w:val="Answer"/>
        <w:ind w:left="0"/>
        <w:rPr>
          <w:b/>
          <w:color w:val="FF0000"/>
        </w:rPr>
      </w:pPr>
    </w:p>
    <w:p w14:paraId="1A492B7A" w14:textId="77777777" w:rsidR="00FA21DC" w:rsidRDefault="00FA21DC" w:rsidP="00FA21DC">
      <w:pPr>
        <w:pStyle w:val="Answer"/>
        <w:ind w:left="0"/>
        <w:rPr>
          <w:b/>
          <w:color w:val="FF0000"/>
        </w:rPr>
      </w:pPr>
    </w:p>
    <w:p w14:paraId="0415A31E" w14:textId="77777777" w:rsidR="00FA21DC" w:rsidRDefault="00FA21DC" w:rsidP="00FA21DC">
      <w:pPr>
        <w:pStyle w:val="Answer"/>
        <w:ind w:left="0"/>
        <w:rPr>
          <w:b/>
          <w:color w:val="FF0000"/>
        </w:rPr>
      </w:pPr>
    </w:p>
    <w:p w14:paraId="79B0374F" w14:textId="77777777" w:rsidR="00FA21DC" w:rsidRDefault="00FA21DC" w:rsidP="00FA21DC">
      <w:pPr>
        <w:pStyle w:val="Answer"/>
        <w:ind w:left="720"/>
      </w:pPr>
    </w:p>
    <w:p w14:paraId="7846CE9A" w14:textId="77777777" w:rsidR="00FA21DC" w:rsidRDefault="00FA21DC" w:rsidP="00FA21DC">
      <w:pPr>
        <w:pStyle w:val="Answer"/>
        <w:ind w:left="720"/>
      </w:pPr>
    </w:p>
    <w:p w14:paraId="4F70E25B" w14:textId="77777777" w:rsidR="00FA21DC" w:rsidRDefault="00FA21DC" w:rsidP="00FA21DC">
      <w:pPr>
        <w:pStyle w:val="Answer"/>
      </w:pPr>
    </w:p>
    <w:p w14:paraId="38A89301" w14:textId="77777777" w:rsidR="00FA21DC" w:rsidRDefault="00FA21DC" w:rsidP="00FA21DC">
      <w:pPr>
        <w:pStyle w:val="Answer"/>
      </w:pPr>
    </w:p>
    <w:p w14:paraId="361C4DF4" w14:textId="77777777" w:rsidR="00FA21DC" w:rsidRDefault="00FA21DC" w:rsidP="00FA21DC">
      <w:pPr>
        <w:pStyle w:val="Answer"/>
      </w:pPr>
    </w:p>
    <w:p w14:paraId="76E75324" w14:textId="77777777" w:rsidR="00FA21DC" w:rsidRDefault="00FA21DC" w:rsidP="00FA21DC">
      <w:pPr>
        <w:pStyle w:val="Answer"/>
      </w:pPr>
    </w:p>
    <w:p w14:paraId="236D938D" w14:textId="77777777" w:rsidR="00FA21DC" w:rsidRDefault="00FA21DC" w:rsidP="00FA21DC">
      <w:pPr>
        <w:pStyle w:val="Answer"/>
      </w:pPr>
    </w:p>
    <w:p w14:paraId="3DC24B49" w14:textId="77777777" w:rsidR="00FA21DC" w:rsidRDefault="00FA21DC" w:rsidP="00FA21DC">
      <w:pPr>
        <w:pStyle w:val="Answer"/>
        <w:ind w:left="0"/>
      </w:pPr>
    </w:p>
    <w:p w14:paraId="4A3F17E2" w14:textId="77777777" w:rsidR="006E1028" w:rsidRDefault="006E1028" w:rsidP="004A1437">
      <w:pPr>
        <w:pStyle w:val="Answer"/>
        <w:ind w:left="0"/>
      </w:pPr>
    </w:p>
    <w:sectPr w:rsidR="006E1028" w:rsidSect="00F03E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4CBA6" w14:textId="77777777" w:rsidR="004969BD" w:rsidRDefault="004969BD">
      <w:pPr>
        <w:spacing w:before="0" w:after="0"/>
      </w:pPr>
      <w:r>
        <w:separator/>
      </w:r>
    </w:p>
  </w:endnote>
  <w:endnote w:type="continuationSeparator" w:id="0">
    <w:p w14:paraId="1493ED89" w14:textId="77777777" w:rsidR="004969BD" w:rsidRDefault="004969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66337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B2E7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C1AF0BD" wp14:editId="109257EF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59DEDBA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6B601B0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1AF0B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759DEDBA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6B601B0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944140F" wp14:editId="23C2720C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54AF9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AB13A" w14:textId="77777777" w:rsidR="004969BD" w:rsidRDefault="004969BD">
      <w:pPr>
        <w:spacing w:before="0" w:after="0"/>
      </w:pPr>
      <w:r>
        <w:separator/>
      </w:r>
    </w:p>
  </w:footnote>
  <w:footnote w:type="continuationSeparator" w:id="0">
    <w:p w14:paraId="1B41C5AD" w14:textId="77777777" w:rsidR="004969BD" w:rsidRDefault="004969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6325A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0C4F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8A6FB94" wp14:editId="490E2958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779F95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F54E0DF" wp14:editId="3643A4E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2E61A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03A2F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37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063D0"/>
    <w:rsid w:val="00247874"/>
    <w:rsid w:val="002D07A8"/>
    <w:rsid w:val="003405EA"/>
    <w:rsid w:val="003916EC"/>
    <w:rsid w:val="003A1358"/>
    <w:rsid w:val="003F7F14"/>
    <w:rsid w:val="00404B31"/>
    <w:rsid w:val="00474F67"/>
    <w:rsid w:val="0048500D"/>
    <w:rsid w:val="004969BD"/>
    <w:rsid w:val="004A0805"/>
    <w:rsid w:val="004A1437"/>
    <w:rsid w:val="00524E1B"/>
    <w:rsid w:val="00553311"/>
    <w:rsid w:val="00562B4F"/>
    <w:rsid w:val="006124C0"/>
    <w:rsid w:val="006135C0"/>
    <w:rsid w:val="006642FD"/>
    <w:rsid w:val="006751CF"/>
    <w:rsid w:val="006807B0"/>
    <w:rsid w:val="00691B95"/>
    <w:rsid w:val="006B798A"/>
    <w:rsid w:val="006D3AA3"/>
    <w:rsid w:val="006D4994"/>
    <w:rsid w:val="006E1028"/>
    <w:rsid w:val="006E19C2"/>
    <w:rsid w:val="006F7BAF"/>
    <w:rsid w:val="00751225"/>
    <w:rsid w:val="00797FA7"/>
    <w:rsid w:val="00823095"/>
    <w:rsid w:val="008C1F1C"/>
    <w:rsid w:val="008D47A6"/>
    <w:rsid w:val="008E5932"/>
    <w:rsid w:val="0096536E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74AEE"/>
    <w:rsid w:val="00DA2485"/>
    <w:rsid w:val="00DE29A8"/>
    <w:rsid w:val="00EE339E"/>
    <w:rsid w:val="00F03E33"/>
    <w:rsid w:val="00F15749"/>
    <w:rsid w:val="00F42A36"/>
    <w:rsid w:val="00F82617"/>
    <w:rsid w:val="00F967EC"/>
    <w:rsid w:val="00FA21DC"/>
    <w:rsid w:val="00FB6FC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18CFBD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5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C:\Users\jgboa\AppData\Local\Temp\Temp5_wetransfer-cd4365.zip\ST BLANK WS Learner BSE.dotx</Template>
  <TotalTime>7</TotalTime>
  <Pages>2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9</cp:revision>
  <cp:lastPrinted>2013-05-15T12:05:00Z</cp:lastPrinted>
  <dcterms:created xsi:type="dcterms:W3CDTF">2021-07-06T09:46:00Z</dcterms:created>
  <dcterms:modified xsi:type="dcterms:W3CDTF">2021-07-23T07:07:00Z</dcterms:modified>
</cp:coreProperties>
</file>