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D22BD" w14:textId="0062D1AF" w:rsidR="008C329E" w:rsidRDefault="004D46E6" w:rsidP="008C329E">
      <w:pPr>
        <w:pStyle w:val="Unittitle"/>
      </w:pPr>
      <w:r>
        <w:t>7. Building technology principles</w:t>
      </w:r>
      <w:r w:rsidR="008C329E">
        <w:t xml:space="preserve"> </w:t>
      </w:r>
    </w:p>
    <w:p w14:paraId="333A7BEF" w14:textId="05900DBA" w:rsidR="008C329E" w:rsidRDefault="003C3B8E" w:rsidP="008C329E">
      <w:pPr>
        <w:pStyle w:val="Heading1"/>
      </w:pPr>
      <w:r>
        <w:t>Worksheet</w:t>
      </w:r>
      <w:r w:rsidR="008C329E">
        <w:t xml:space="preserve"> </w:t>
      </w:r>
      <w:r w:rsidR="00E36565">
        <w:t>12</w:t>
      </w:r>
      <w:r w:rsidR="008C329E">
        <w:t>: Superstructures</w:t>
      </w:r>
      <w:r w:rsidR="00E36565">
        <w:t xml:space="preserve"> (learner)</w:t>
      </w:r>
      <w:r w:rsidR="008C329E">
        <w:t xml:space="preserve"> </w:t>
      </w:r>
    </w:p>
    <w:p w14:paraId="60CC54CA" w14:textId="77777777" w:rsidR="008C329E" w:rsidRDefault="008C329E" w:rsidP="008C329E">
      <w:pPr>
        <w:pStyle w:val="Answer"/>
      </w:pPr>
    </w:p>
    <w:p w14:paraId="78EEDE3D" w14:textId="77777777" w:rsidR="00DC41F9" w:rsidRDefault="008C329E" w:rsidP="008C329E">
      <w:pPr>
        <w:pStyle w:val="Answer"/>
        <w:numPr>
          <w:ilvl w:val="0"/>
          <w:numId w:val="35"/>
        </w:numPr>
      </w:pPr>
      <w:r>
        <w:t>Explain what is meant by the term superstructure</w:t>
      </w:r>
      <w:r w:rsidR="00DC41F9">
        <w:t>.</w:t>
      </w:r>
    </w:p>
    <w:p w14:paraId="29E7AF6E" w14:textId="77777777" w:rsidR="00DC41F9" w:rsidRDefault="00DC41F9" w:rsidP="00DC41F9">
      <w:pPr>
        <w:pStyle w:val="Answer"/>
      </w:pPr>
    </w:p>
    <w:p w14:paraId="19DDAF83" w14:textId="3841EAE6" w:rsidR="008C329E" w:rsidRDefault="008C329E" w:rsidP="00DC41F9">
      <w:pPr>
        <w:pStyle w:val="Answer"/>
      </w:pPr>
    </w:p>
    <w:p w14:paraId="68A2FE2B" w14:textId="77777777" w:rsidR="008C329E" w:rsidRDefault="008C329E" w:rsidP="008C329E">
      <w:pPr>
        <w:pStyle w:val="Answer"/>
      </w:pPr>
    </w:p>
    <w:p w14:paraId="4FFD9FB2" w14:textId="77777777" w:rsidR="008C329E" w:rsidRDefault="008C329E" w:rsidP="008C329E">
      <w:pPr>
        <w:pStyle w:val="Answer"/>
      </w:pPr>
    </w:p>
    <w:p w14:paraId="6053991C" w14:textId="77777777" w:rsidR="00DC41F9" w:rsidRDefault="008C329E" w:rsidP="008C329E">
      <w:pPr>
        <w:pStyle w:val="Answer"/>
        <w:numPr>
          <w:ilvl w:val="0"/>
          <w:numId w:val="35"/>
        </w:numPr>
      </w:pPr>
      <w:r>
        <w:t xml:space="preserve">List the key elements of </w:t>
      </w:r>
      <w:r w:rsidR="00DC41F9">
        <w:t>a</w:t>
      </w:r>
      <w:r>
        <w:t xml:space="preserve"> superstructure</w:t>
      </w:r>
      <w:r w:rsidR="00DC41F9">
        <w:t>.</w:t>
      </w:r>
    </w:p>
    <w:p w14:paraId="79DDD367" w14:textId="77777777" w:rsidR="00DC41F9" w:rsidRDefault="00DC41F9" w:rsidP="00DC41F9">
      <w:pPr>
        <w:pStyle w:val="Answer"/>
      </w:pPr>
    </w:p>
    <w:p w14:paraId="4FE454F7" w14:textId="0225A955" w:rsidR="008C329E" w:rsidRDefault="008C329E" w:rsidP="00DC41F9">
      <w:pPr>
        <w:pStyle w:val="Answer"/>
      </w:pPr>
      <w:r>
        <w:t xml:space="preserve"> </w:t>
      </w:r>
    </w:p>
    <w:p w14:paraId="059C77C1" w14:textId="77777777" w:rsidR="008C329E" w:rsidRDefault="008C329E" w:rsidP="008C329E">
      <w:pPr>
        <w:pStyle w:val="Answer"/>
      </w:pPr>
    </w:p>
    <w:p w14:paraId="5EAAC96E" w14:textId="77777777" w:rsidR="008C329E" w:rsidRDefault="008C329E" w:rsidP="008C329E">
      <w:pPr>
        <w:pStyle w:val="Answer"/>
      </w:pPr>
    </w:p>
    <w:p w14:paraId="258567C5" w14:textId="77777777" w:rsidR="00DC41F9" w:rsidRDefault="008C329E" w:rsidP="008C329E">
      <w:pPr>
        <w:pStyle w:val="Answer"/>
        <w:numPr>
          <w:ilvl w:val="0"/>
          <w:numId w:val="35"/>
        </w:numPr>
      </w:pPr>
      <w:r>
        <w:t>Explain the principles of a cavity wall system</w:t>
      </w:r>
      <w:r w:rsidR="00DC41F9">
        <w:t>.</w:t>
      </w:r>
    </w:p>
    <w:p w14:paraId="0BBD937D" w14:textId="77777777" w:rsidR="00DC41F9" w:rsidRDefault="00DC41F9" w:rsidP="00DC41F9">
      <w:pPr>
        <w:pStyle w:val="Answer"/>
      </w:pPr>
    </w:p>
    <w:p w14:paraId="58FE6224" w14:textId="09EAB20F" w:rsidR="008C329E" w:rsidRDefault="008C329E" w:rsidP="00DC41F9">
      <w:pPr>
        <w:pStyle w:val="Answer"/>
      </w:pPr>
      <w:r>
        <w:t xml:space="preserve"> </w:t>
      </w:r>
    </w:p>
    <w:p w14:paraId="3207EF79" w14:textId="77777777" w:rsidR="008C329E" w:rsidRDefault="008C329E" w:rsidP="008C329E">
      <w:pPr>
        <w:pStyle w:val="Answer"/>
      </w:pPr>
    </w:p>
    <w:p w14:paraId="757ABA1D" w14:textId="77777777" w:rsidR="008C329E" w:rsidRDefault="008C329E" w:rsidP="008C329E">
      <w:pPr>
        <w:pStyle w:val="Answer"/>
      </w:pPr>
    </w:p>
    <w:p w14:paraId="0042DD7B" w14:textId="79BA9DBB" w:rsidR="008C329E" w:rsidRDefault="008C329E" w:rsidP="008C329E">
      <w:pPr>
        <w:pStyle w:val="Answer"/>
        <w:numPr>
          <w:ilvl w:val="0"/>
          <w:numId w:val="35"/>
        </w:numPr>
      </w:pPr>
      <w:r>
        <w:t>Explain the differences in function between an internal and external wall</w:t>
      </w:r>
      <w:r w:rsidR="00DC41F9">
        <w:t>.</w:t>
      </w:r>
    </w:p>
    <w:p w14:paraId="0741FAB0" w14:textId="093ADDC6" w:rsidR="00DC41F9" w:rsidRDefault="00DC41F9" w:rsidP="00DC41F9">
      <w:pPr>
        <w:pStyle w:val="Answer"/>
      </w:pPr>
    </w:p>
    <w:p w14:paraId="325AB25F" w14:textId="77777777" w:rsidR="00DC41F9" w:rsidRDefault="00DC41F9" w:rsidP="00DC41F9">
      <w:pPr>
        <w:pStyle w:val="Answer"/>
      </w:pPr>
    </w:p>
    <w:p w14:paraId="20375D60" w14:textId="77777777" w:rsidR="008C329E" w:rsidRDefault="008C329E" w:rsidP="008C329E">
      <w:pPr>
        <w:pStyle w:val="Answer"/>
      </w:pPr>
    </w:p>
    <w:p w14:paraId="0705ED5E" w14:textId="77777777" w:rsidR="008C329E" w:rsidRDefault="008C329E" w:rsidP="008C329E">
      <w:pPr>
        <w:pStyle w:val="Answer"/>
      </w:pPr>
    </w:p>
    <w:p w14:paraId="096FE793" w14:textId="0F51CEF3" w:rsidR="008C329E" w:rsidRDefault="008C329E" w:rsidP="008C329E">
      <w:pPr>
        <w:pStyle w:val="Answer"/>
        <w:numPr>
          <w:ilvl w:val="0"/>
          <w:numId w:val="35"/>
        </w:numPr>
      </w:pPr>
      <w:r>
        <w:t>Describe the materials used in the construction of a solid concrete floor</w:t>
      </w:r>
      <w:r w:rsidR="00DC41F9">
        <w:t>.</w:t>
      </w:r>
      <w:r>
        <w:t xml:space="preserve"> </w:t>
      </w:r>
    </w:p>
    <w:p w14:paraId="09E1709A" w14:textId="28A987AF" w:rsidR="00DC41F9" w:rsidRDefault="00DC41F9" w:rsidP="00DC41F9">
      <w:pPr>
        <w:pStyle w:val="Answer"/>
      </w:pPr>
    </w:p>
    <w:p w14:paraId="0AC6FFD9" w14:textId="77777777" w:rsidR="00DC41F9" w:rsidRDefault="00DC41F9" w:rsidP="00DC41F9">
      <w:pPr>
        <w:pStyle w:val="Answer"/>
      </w:pPr>
    </w:p>
    <w:p w14:paraId="25139D43" w14:textId="77777777" w:rsidR="008C329E" w:rsidRDefault="008C329E" w:rsidP="008C329E">
      <w:pPr>
        <w:pStyle w:val="Answer"/>
        <w:ind w:left="720"/>
      </w:pPr>
    </w:p>
    <w:p w14:paraId="7C84E947" w14:textId="77777777" w:rsidR="008C329E" w:rsidRDefault="008C329E" w:rsidP="008C329E">
      <w:pPr>
        <w:pStyle w:val="Answer"/>
      </w:pPr>
    </w:p>
    <w:p w14:paraId="11F6561C" w14:textId="04FCD6B9" w:rsidR="008C329E" w:rsidRDefault="008C329E" w:rsidP="008C329E">
      <w:pPr>
        <w:pStyle w:val="Answer"/>
        <w:numPr>
          <w:ilvl w:val="0"/>
          <w:numId w:val="35"/>
        </w:numPr>
      </w:pPr>
      <w:r>
        <w:t>List four functions of a floor</w:t>
      </w:r>
      <w:r w:rsidR="00DC41F9">
        <w:t>.</w:t>
      </w:r>
      <w:r>
        <w:t xml:space="preserve"> </w:t>
      </w:r>
    </w:p>
    <w:p w14:paraId="3289368C" w14:textId="54FE630A" w:rsidR="00DC41F9" w:rsidRDefault="00DC41F9" w:rsidP="00DC41F9">
      <w:pPr>
        <w:pStyle w:val="Answer"/>
      </w:pPr>
    </w:p>
    <w:p w14:paraId="3E2A49BB" w14:textId="651FF23B" w:rsidR="00DC41F9" w:rsidRDefault="00DC41F9" w:rsidP="00DC41F9">
      <w:pPr>
        <w:pStyle w:val="Answer"/>
      </w:pPr>
    </w:p>
    <w:p w14:paraId="159CB8A6" w14:textId="38646B68" w:rsidR="00DC41F9" w:rsidRDefault="00DC41F9" w:rsidP="00DC41F9">
      <w:pPr>
        <w:pStyle w:val="Answer"/>
      </w:pPr>
    </w:p>
    <w:p w14:paraId="7F7949F9" w14:textId="6B17C373" w:rsidR="00DC41F9" w:rsidRDefault="00DC41F9" w:rsidP="00DC41F9">
      <w:pPr>
        <w:pStyle w:val="Answer"/>
      </w:pPr>
    </w:p>
    <w:p w14:paraId="09B2057F" w14:textId="0D899036" w:rsidR="00DC41F9" w:rsidRDefault="00DC41F9" w:rsidP="00DC41F9">
      <w:pPr>
        <w:pStyle w:val="Answer"/>
      </w:pPr>
    </w:p>
    <w:p w14:paraId="716E2E7F" w14:textId="77777777" w:rsidR="00DC41F9" w:rsidRDefault="00DC41F9" w:rsidP="00DC41F9">
      <w:pPr>
        <w:pStyle w:val="Answer"/>
      </w:pPr>
    </w:p>
    <w:p w14:paraId="325239D4" w14:textId="77777777" w:rsidR="008C329E" w:rsidRDefault="008C329E" w:rsidP="008C329E">
      <w:pPr>
        <w:pStyle w:val="Answer"/>
      </w:pPr>
    </w:p>
    <w:p w14:paraId="178142B3" w14:textId="77777777" w:rsidR="008C329E" w:rsidRDefault="008C329E" w:rsidP="008C329E">
      <w:pPr>
        <w:pStyle w:val="Answer"/>
        <w:ind w:left="417"/>
      </w:pPr>
    </w:p>
    <w:p w14:paraId="5A1F63C0" w14:textId="77777777" w:rsidR="00DC41F9" w:rsidRDefault="008C329E" w:rsidP="008C329E">
      <w:pPr>
        <w:pStyle w:val="Answer"/>
        <w:numPr>
          <w:ilvl w:val="0"/>
          <w:numId w:val="35"/>
        </w:numPr>
      </w:pPr>
      <w:r>
        <w:lastRenderedPageBreak/>
        <w:t>Explain the difference between a traditional and truss roof</w:t>
      </w:r>
      <w:r w:rsidR="00DC41F9">
        <w:t>.</w:t>
      </w:r>
    </w:p>
    <w:p w14:paraId="75AE6CF6" w14:textId="77777777" w:rsidR="00DC41F9" w:rsidRDefault="00DC41F9" w:rsidP="00DC41F9">
      <w:pPr>
        <w:pStyle w:val="Answer"/>
      </w:pPr>
    </w:p>
    <w:p w14:paraId="54E887D8" w14:textId="0142AB33" w:rsidR="008C329E" w:rsidRDefault="008C329E" w:rsidP="00DC41F9">
      <w:pPr>
        <w:pStyle w:val="Answer"/>
      </w:pPr>
      <w:r>
        <w:t xml:space="preserve"> </w:t>
      </w:r>
    </w:p>
    <w:p w14:paraId="77B059DC" w14:textId="77777777" w:rsidR="008C329E" w:rsidRDefault="008C329E" w:rsidP="008C329E">
      <w:pPr>
        <w:pStyle w:val="Answer"/>
      </w:pPr>
    </w:p>
    <w:p w14:paraId="43743872" w14:textId="77777777" w:rsidR="008C329E" w:rsidRDefault="008C329E" w:rsidP="008C329E">
      <w:pPr>
        <w:pStyle w:val="Answer"/>
      </w:pPr>
    </w:p>
    <w:p w14:paraId="5CA63A10" w14:textId="53ACE8ED" w:rsidR="008C329E" w:rsidRDefault="008C329E" w:rsidP="008C329E">
      <w:pPr>
        <w:pStyle w:val="Answer"/>
        <w:numPr>
          <w:ilvl w:val="0"/>
          <w:numId w:val="35"/>
        </w:numPr>
      </w:pPr>
      <w:r>
        <w:t>Describe the basic function of a window</w:t>
      </w:r>
      <w:r w:rsidR="00DC41F9">
        <w:t>.</w:t>
      </w:r>
      <w:r>
        <w:t xml:space="preserve"> </w:t>
      </w:r>
    </w:p>
    <w:p w14:paraId="1F8F57DA" w14:textId="592A0788" w:rsidR="00DC41F9" w:rsidRDefault="00DC41F9" w:rsidP="00DC41F9">
      <w:pPr>
        <w:pStyle w:val="Answer"/>
      </w:pPr>
    </w:p>
    <w:p w14:paraId="3C6FD53B" w14:textId="77777777" w:rsidR="00DC41F9" w:rsidRDefault="00DC41F9" w:rsidP="00DC41F9">
      <w:pPr>
        <w:pStyle w:val="Answer"/>
      </w:pPr>
    </w:p>
    <w:p w14:paraId="700E710B" w14:textId="77777777" w:rsidR="008C329E" w:rsidRDefault="008C329E" w:rsidP="008C329E">
      <w:pPr>
        <w:pStyle w:val="Answer"/>
      </w:pPr>
    </w:p>
    <w:p w14:paraId="7513AF26" w14:textId="77777777" w:rsidR="008C329E" w:rsidRDefault="008C329E" w:rsidP="008C329E">
      <w:pPr>
        <w:pStyle w:val="Answer"/>
      </w:pPr>
    </w:p>
    <w:p w14:paraId="0F334443" w14:textId="20C9A842" w:rsidR="008C329E" w:rsidRDefault="008C329E" w:rsidP="008C329E">
      <w:pPr>
        <w:pStyle w:val="Answer"/>
        <w:numPr>
          <w:ilvl w:val="0"/>
          <w:numId w:val="35"/>
        </w:numPr>
      </w:pPr>
      <w:r>
        <w:t>Identify two problems that may occur with a flat roof system</w:t>
      </w:r>
      <w:r w:rsidR="00DC41F9">
        <w:t>.</w:t>
      </w:r>
      <w:r>
        <w:t xml:space="preserve"> </w:t>
      </w:r>
    </w:p>
    <w:p w14:paraId="19F77179" w14:textId="44C8FB62" w:rsidR="00DC41F9" w:rsidRDefault="00DC41F9" w:rsidP="00DC41F9">
      <w:pPr>
        <w:pStyle w:val="Answer"/>
      </w:pPr>
    </w:p>
    <w:p w14:paraId="6D60C2EE" w14:textId="77777777" w:rsidR="00DC41F9" w:rsidRDefault="00DC41F9" w:rsidP="00DC41F9">
      <w:pPr>
        <w:pStyle w:val="Answer"/>
      </w:pPr>
    </w:p>
    <w:p w14:paraId="3CCE70C4" w14:textId="77777777" w:rsidR="008C329E" w:rsidRDefault="008C329E" w:rsidP="008C329E">
      <w:pPr>
        <w:pStyle w:val="Answer"/>
        <w:ind w:left="717"/>
      </w:pPr>
    </w:p>
    <w:p w14:paraId="56C8F268" w14:textId="77777777" w:rsidR="008C329E" w:rsidRDefault="008C329E" w:rsidP="008C329E">
      <w:pPr>
        <w:pStyle w:val="Answer"/>
        <w:ind w:left="717"/>
      </w:pPr>
    </w:p>
    <w:p w14:paraId="76086C80" w14:textId="7443DC4B" w:rsidR="008C329E" w:rsidRDefault="008C329E" w:rsidP="008C329E">
      <w:pPr>
        <w:pStyle w:val="Answer"/>
        <w:numPr>
          <w:ilvl w:val="0"/>
          <w:numId w:val="35"/>
        </w:numPr>
      </w:pPr>
      <w:r>
        <w:t>Explain the importance of identifying existing services in a proposed site location</w:t>
      </w:r>
      <w:r w:rsidR="00DC41F9">
        <w:t>.</w:t>
      </w:r>
      <w:r>
        <w:t xml:space="preserve"> </w:t>
      </w:r>
    </w:p>
    <w:p w14:paraId="3C3759D8" w14:textId="77777777" w:rsidR="008C329E" w:rsidRDefault="008C329E" w:rsidP="008C329E">
      <w:pPr>
        <w:pStyle w:val="Answer"/>
        <w:ind w:left="717"/>
      </w:pPr>
    </w:p>
    <w:p w14:paraId="327E8A50" w14:textId="77777777" w:rsidR="008C329E" w:rsidRDefault="008C329E" w:rsidP="008C329E">
      <w:pPr>
        <w:pStyle w:val="Answer"/>
        <w:ind w:left="717"/>
      </w:pPr>
    </w:p>
    <w:p w14:paraId="593C2E08" w14:textId="77777777" w:rsidR="008C329E" w:rsidRDefault="008C329E" w:rsidP="008C329E">
      <w:pPr>
        <w:pStyle w:val="Answer"/>
        <w:ind w:left="717"/>
      </w:pPr>
    </w:p>
    <w:p w14:paraId="74BECE6E" w14:textId="77777777" w:rsidR="008C329E" w:rsidRDefault="008C329E" w:rsidP="008C329E">
      <w:pPr>
        <w:pStyle w:val="Answer"/>
        <w:ind w:left="717"/>
      </w:pPr>
    </w:p>
    <w:p w14:paraId="32F60595" w14:textId="77777777" w:rsidR="00DC41F9" w:rsidRDefault="00DC41F9" w:rsidP="008C329E">
      <w:pPr>
        <w:pStyle w:val="Answer"/>
        <w:numPr>
          <w:ilvl w:val="0"/>
          <w:numId w:val="35"/>
        </w:numPr>
      </w:pPr>
      <w:r>
        <w:t>List</w:t>
      </w:r>
      <w:r w:rsidR="008C329E">
        <w:t xml:space="preserve"> three types of external services</w:t>
      </w:r>
      <w:r>
        <w:t>.</w:t>
      </w:r>
    </w:p>
    <w:p w14:paraId="570256E2" w14:textId="510B20CC" w:rsidR="008C329E" w:rsidRDefault="008C329E" w:rsidP="00DC41F9">
      <w:pPr>
        <w:pStyle w:val="Answer"/>
      </w:pPr>
      <w:r>
        <w:t xml:space="preserve"> </w:t>
      </w:r>
    </w:p>
    <w:p w14:paraId="0FCBFEEF" w14:textId="77777777" w:rsidR="008C329E" w:rsidRDefault="008C329E" w:rsidP="008C329E">
      <w:pPr>
        <w:pStyle w:val="Answer"/>
        <w:ind w:left="717"/>
      </w:pPr>
    </w:p>
    <w:p w14:paraId="1FFFE0B5" w14:textId="77777777" w:rsidR="008C329E" w:rsidRDefault="008C329E" w:rsidP="008C329E">
      <w:pPr>
        <w:pStyle w:val="Answer"/>
        <w:ind w:left="0"/>
      </w:pPr>
    </w:p>
    <w:p w14:paraId="365C36FA" w14:textId="77777777" w:rsidR="008C329E" w:rsidRDefault="008C329E" w:rsidP="008C329E">
      <w:pPr>
        <w:pStyle w:val="Answer"/>
      </w:pPr>
    </w:p>
    <w:p w14:paraId="0AB5E9A5" w14:textId="0AEAD5DA" w:rsidR="008C329E" w:rsidRDefault="008C329E" w:rsidP="008C329E">
      <w:pPr>
        <w:pStyle w:val="Answer"/>
        <w:numPr>
          <w:ilvl w:val="0"/>
          <w:numId w:val="35"/>
        </w:numPr>
      </w:pPr>
      <w:r>
        <w:t>Produce an annotated sketch of a window</w:t>
      </w:r>
      <w:r w:rsidR="00DC41F9">
        <w:t>.</w:t>
      </w:r>
      <w:r>
        <w:t xml:space="preserve"> </w:t>
      </w:r>
    </w:p>
    <w:p w14:paraId="7FD103BA" w14:textId="77777777" w:rsidR="008C329E" w:rsidRDefault="008C329E" w:rsidP="008C329E">
      <w:pPr>
        <w:pStyle w:val="Answer"/>
      </w:pPr>
    </w:p>
    <w:p w14:paraId="1088FDE5" w14:textId="77777777" w:rsidR="008C329E" w:rsidRDefault="008C329E" w:rsidP="008C329E">
      <w:pPr>
        <w:pStyle w:val="Answer"/>
      </w:pPr>
    </w:p>
    <w:p w14:paraId="7280EF76" w14:textId="77777777" w:rsidR="008C329E" w:rsidRDefault="008C329E" w:rsidP="008C329E">
      <w:pPr>
        <w:pStyle w:val="Answer"/>
        <w:ind w:left="720"/>
      </w:pPr>
    </w:p>
    <w:p w14:paraId="576F87B0" w14:textId="77777777" w:rsidR="008C329E" w:rsidRDefault="008C329E" w:rsidP="008C329E">
      <w:pPr>
        <w:pStyle w:val="Answer"/>
        <w:ind w:left="0"/>
      </w:pPr>
    </w:p>
    <w:p w14:paraId="230EA673" w14:textId="484CD475" w:rsidR="00474F67" w:rsidRDefault="00474F67" w:rsidP="008C329E">
      <w:pPr>
        <w:pStyle w:val="Unittitle"/>
        <w:rPr>
          <w:szCs w:val="22"/>
        </w:rPr>
      </w:pPr>
    </w:p>
    <w:p w14:paraId="04143E28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C78B" w14:textId="77777777" w:rsidR="005B7BB5" w:rsidRDefault="005B7BB5">
      <w:pPr>
        <w:spacing w:before="0" w:after="0"/>
      </w:pPr>
      <w:r>
        <w:separator/>
      </w:r>
    </w:p>
  </w:endnote>
  <w:endnote w:type="continuationSeparator" w:id="0">
    <w:p w14:paraId="521AE03B" w14:textId="77777777" w:rsidR="005B7BB5" w:rsidRDefault="005B7B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8C19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B32C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CB7DF9" wp14:editId="16AC882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D8CDE0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65EC9C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CB7DF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6D8CDE0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65EC9C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3EF4F8C" wp14:editId="3ECBADD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B7BB5">
      <w:fldChar w:fldCharType="begin"/>
    </w:r>
    <w:r w:rsidR="005B7BB5">
      <w:instrText xml:space="preserve"> NUMPAGES   \* MERGEFORMAT </w:instrText>
    </w:r>
    <w:r w:rsidR="005B7BB5">
      <w:fldChar w:fldCharType="separate"/>
    </w:r>
    <w:r w:rsidR="00F03E33">
      <w:t>1</w:t>
    </w:r>
    <w:r w:rsidR="005B7BB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A4CF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97395" w14:textId="77777777" w:rsidR="005B7BB5" w:rsidRDefault="005B7BB5">
      <w:pPr>
        <w:spacing w:before="0" w:after="0"/>
      </w:pPr>
      <w:r>
        <w:separator/>
      </w:r>
    </w:p>
  </w:footnote>
  <w:footnote w:type="continuationSeparator" w:id="0">
    <w:p w14:paraId="639EEF6E" w14:textId="77777777" w:rsidR="005B7BB5" w:rsidRDefault="005B7B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6B31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AA7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3A96E1C" wp14:editId="65F1E4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3699B8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DA5197" wp14:editId="5178C93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B0FF8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7AC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F5C44"/>
    <w:multiLevelType w:val="hybridMultilevel"/>
    <w:tmpl w:val="374A6BC0"/>
    <w:lvl w:ilvl="0" w:tplc="4D786558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29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C3B8E"/>
    <w:rsid w:val="003F7F14"/>
    <w:rsid w:val="00404B31"/>
    <w:rsid w:val="00474F67"/>
    <w:rsid w:val="0048500D"/>
    <w:rsid w:val="004D46E6"/>
    <w:rsid w:val="00524E1B"/>
    <w:rsid w:val="005B7BB5"/>
    <w:rsid w:val="006124C0"/>
    <w:rsid w:val="006135C0"/>
    <w:rsid w:val="006146E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1FF0"/>
    <w:rsid w:val="008C1F1C"/>
    <w:rsid w:val="008C329E"/>
    <w:rsid w:val="008D47A6"/>
    <w:rsid w:val="009975A0"/>
    <w:rsid w:val="009C5C6E"/>
    <w:rsid w:val="00A0695F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D7688"/>
    <w:rsid w:val="00D073BC"/>
    <w:rsid w:val="00D51C40"/>
    <w:rsid w:val="00D56B82"/>
    <w:rsid w:val="00DA2485"/>
    <w:rsid w:val="00DC41F9"/>
    <w:rsid w:val="00DE29A8"/>
    <w:rsid w:val="00E3656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5C759"/>
  <w15:docId w15:val="{EB5B29F3-C136-432D-8359-20207F83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4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2021-07-06T08:32:00Z</dcterms:created>
  <dcterms:modified xsi:type="dcterms:W3CDTF">2021-07-23T07:07:00Z</dcterms:modified>
</cp:coreProperties>
</file>