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D1C9E" w14:textId="77777777" w:rsidR="00920CDF" w:rsidRDefault="00920CDF" w:rsidP="00D75F05">
      <w:pPr>
        <w:pStyle w:val="Heading1"/>
      </w:pPr>
      <w:r w:rsidRPr="00920CDF">
        <w:rPr>
          <w:color w:val="000000" w:themeColor="text1"/>
        </w:rPr>
        <w:t>7. Building technology principles</w:t>
      </w:r>
      <w:r>
        <w:t xml:space="preserve"> </w:t>
      </w:r>
    </w:p>
    <w:p w14:paraId="08018F62" w14:textId="1EB20AD3" w:rsidR="00D75F05" w:rsidRDefault="00D75F05" w:rsidP="00D75F05">
      <w:pPr>
        <w:pStyle w:val="Heading1"/>
      </w:pPr>
      <w:r>
        <w:t>Worksheet</w:t>
      </w:r>
      <w:r w:rsidR="007B043C">
        <w:t xml:space="preserve"> 14</w:t>
      </w:r>
      <w:r>
        <w:t xml:space="preserve">: Infrastructure </w:t>
      </w:r>
      <w:r w:rsidR="007B043C">
        <w:t>c</w:t>
      </w:r>
      <w:r>
        <w:t xml:space="preserve">ase </w:t>
      </w:r>
      <w:r w:rsidR="007B043C">
        <w:t>s</w:t>
      </w:r>
      <w:r>
        <w:t xml:space="preserve">tudy </w:t>
      </w:r>
      <w:r w:rsidR="007B043C">
        <w:t>(learner)</w:t>
      </w:r>
    </w:p>
    <w:p w14:paraId="5B1A0AE4" w14:textId="77777777" w:rsidR="00FC296B" w:rsidRPr="006A527A" w:rsidRDefault="00FC296B" w:rsidP="00FC296B">
      <w:pPr>
        <w:rPr>
          <w:szCs w:val="22"/>
        </w:rPr>
      </w:pPr>
      <w:r w:rsidRPr="006A527A">
        <w:rPr>
          <w:szCs w:val="22"/>
        </w:rPr>
        <w:t xml:space="preserve">In pairs select a project from the list below and carry out independent research to create a five-minute PowerPoint presentation on your selected infrastructure project. </w:t>
      </w:r>
    </w:p>
    <w:p w14:paraId="266CC456" w14:textId="77777777" w:rsidR="00D75F05" w:rsidRPr="00FC296B" w:rsidRDefault="00D75F05" w:rsidP="00D75F05">
      <w:pPr>
        <w:rPr>
          <w:szCs w:val="22"/>
        </w:rPr>
      </w:pPr>
    </w:p>
    <w:p w14:paraId="56A2AF07" w14:textId="77777777" w:rsidR="00FC296B" w:rsidRPr="006A527A" w:rsidRDefault="00FC296B" w:rsidP="00FC296B">
      <w:pPr>
        <w:rPr>
          <w:szCs w:val="22"/>
        </w:rPr>
      </w:pPr>
      <w:r w:rsidRPr="006A527A">
        <w:rPr>
          <w:szCs w:val="22"/>
        </w:rPr>
        <w:t xml:space="preserve">Major UK </w:t>
      </w:r>
      <w:r>
        <w:rPr>
          <w:szCs w:val="22"/>
        </w:rPr>
        <w:t>i</w:t>
      </w:r>
      <w:r w:rsidRPr="006A527A">
        <w:rPr>
          <w:szCs w:val="22"/>
        </w:rPr>
        <w:t xml:space="preserve">nfrastructure </w:t>
      </w:r>
      <w:r>
        <w:rPr>
          <w:szCs w:val="22"/>
        </w:rPr>
        <w:t>p</w:t>
      </w:r>
      <w:r w:rsidRPr="006A527A">
        <w:rPr>
          <w:szCs w:val="22"/>
        </w:rPr>
        <w:t>rojects:</w:t>
      </w:r>
    </w:p>
    <w:p w14:paraId="3A218BE4" w14:textId="77777777" w:rsidR="00FC296B" w:rsidRPr="006A527A" w:rsidRDefault="00FC296B" w:rsidP="00FC296B">
      <w:pPr>
        <w:rPr>
          <w:szCs w:val="22"/>
        </w:rPr>
      </w:pPr>
    </w:p>
    <w:p w14:paraId="34007655" w14:textId="77777777" w:rsidR="00FC296B" w:rsidRPr="006A527A" w:rsidRDefault="00FC296B" w:rsidP="00FC296B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rFonts w:eastAsia="MS PGothic" w:cs="MS PGothic"/>
          <w:color w:val="000000" w:themeColor="text1"/>
          <w:kern w:val="24"/>
          <w:szCs w:val="22"/>
          <w:lang w:eastAsia="en-GB"/>
        </w:rPr>
        <w:t xml:space="preserve">Gatwick Airport Pier 6 </w:t>
      </w:r>
      <w:r>
        <w:rPr>
          <w:rFonts w:eastAsia="MS PGothic" w:cs="MS PGothic"/>
          <w:color w:val="000000" w:themeColor="text1"/>
          <w:kern w:val="24"/>
          <w:szCs w:val="22"/>
          <w:lang w:eastAsia="en-GB"/>
        </w:rPr>
        <w:t>e</w:t>
      </w:r>
      <w:r w:rsidRPr="006A527A">
        <w:rPr>
          <w:rFonts w:eastAsia="MS PGothic" w:cs="MS PGothic"/>
          <w:color w:val="000000" w:themeColor="text1"/>
          <w:kern w:val="24"/>
          <w:szCs w:val="22"/>
          <w:lang w:eastAsia="en-GB"/>
        </w:rPr>
        <w:t xml:space="preserve">xtension </w:t>
      </w:r>
    </w:p>
    <w:p w14:paraId="10C85FD1" w14:textId="77777777" w:rsidR="00FC296B" w:rsidRPr="006A527A" w:rsidRDefault="00FC296B" w:rsidP="00FC296B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>HS2</w:t>
      </w:r>
    </w:p>
    <w:p w14:paraId="72108C98" w14:textId="77777777" w:rsidR="00FC296B" w:rsidRPr="006A527A" w:rsidRDefault="00FC296B" w:rsidP="00FC296B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Trafford Park Metro Link </w:t>
      </w:r>
      <w:r>
        <w:rPr>
          <w:szCs w:val="22"/>
        </w:rPr>
        <w:t>s</w:t>
      </w:r>
      <w:r w:rsidRPr="006A527A">
        <w:rPr>
          <w:szCs w:val="22"/>
        </w:rPr>
        <w:t xml:space="preserve">cheme </w:t>
      </w:r>
    </w:p>
    <w:p w14:paraId="7FEEA1D8" w14:textId="77777777" w:rsidR="00FC296B" w:rsidRPr="006A527A" w:rsidRDefault="00FC296B" w:rsidP="00FC296B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Thames Tideway </w:t>
      </w:r>
      <w:r>
        <w:rPr>
          <w:szCs w:val="22"/>
        </w:rPr>
        <w:t>s</w:t>
      </w:r>
      <w:r w:rsidRPr="006A527A">
        <w:rPr>
          <w:szCs w:val="22"/>
        </w:rPr>
        <w:t xml:space="preserve">cheme </w:t>
      </w:r>
    </w:p>
    <w:p w14:paraId="00C3DAC7" w14:textId="77777777" w:rsidR="00FC296B" w:rsidRPr="006A527A" w:rsidRDefault="00FC296B" w:rsidP="00FC296B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Dover </w:t>
      </w:r>
      <w:r>
        <w:rPr>
          <w:szCs w:val="22"/>
        </w:rPr>
        <w:t>W</w:t>
      </w:r>
      <w:r w:rsidRPr="006A527A">
        <w:rPr>
          <w:szCs w:val="22"/>
        </w:rPr>
        <w:t xml:space="preserve">estern Docks </w:t>
      </w:r>
      <w:r>
        <w:rPr>
          <w:szCs w:val="22"/>
        </w:rPr>
        <w:t>r</w:t>
      </w:r>
      <w:r w:rsidRPr="006A527A">
        <w:rPr>
          <w:szCs w:val="22"/>
        </w:rPr>
        <w:t xml:space="preserve">evival </w:t>
      </w:r>
    </w:p>
    <w:p w14:paraId="74ACA8C8" w14:textId="77777777" w:rsidR="00FC296B" w:rsidRPr="006A527A" w:rsidRDefault="00FC296B" w:rsidP="00FC296B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Chanel </w:t>
      </w:r>
      <w:r>
        <w:rPr>
          <w:szCs w:val="22"/>
        </w:rPr>
        <w:t>T</w:t>
      </w:r>
      <w:r w:rsidRPr="006A527A">
        <w:rPr>
          <w:szCs w:val="22"/>
        </w:rPr>
        <w:t xml:space="preserve">unnel interconnection </w:t>
      </w:r>
      <w:r>
        <w:rPr>
          <w:szCs w:val="22"/>
        </w:rPr>
        <w:t>p</w:t>
      </w:r>
      <w:r w:rsidRPr="006A527A">
        <w:rPr>
          <w:szCs w:val="22"/>
        </w:rPr>
        <w:t xml:space="preserve">roject </w:t>
      </w:r>
    </w:p>
    <w:p w14:paraId="122B31F9" w14:textId="77777777" w:rsidR="00D75F05" w:rsidRPr="00FC296B" w:rsidRDefault="00D75F05" w:rsidP="00D75F05">
      <w:pPr>
        <w:rPr>
          <w:szCs w:val="22"/>
        </w:rPr>
      </w:pPr>
    </w:p>
    <w:p w14:paraId="24C9725C" w14:textId="77777777" w:rsidR="00FC296B" w:rsidRPr="006A527A" w:rsidRDefault="00FC296B" w:rsidP="00FC296B">
      <w:pPr>
        <w:rPr>
          <w:szCs w:val="22"/>
        </w:rPr>
      </w:pPr>
      <w:r>
        <w:rPr>
          <w:szCs w:val="22"/>
        </w:rPr>
        <w:t>You should i</w:t>
      </w:r>
      <w:r w:rsidRPr="006A527A">
        <w:rPr>
          <w:szCs w:val="22"/>
        </w:rPr>
        <w:t xml:space="preserve">nclude: </w:t>
      </w:r>
    </w:p>
    <w:p w14:paraId="5F350312" w14:textId="77777777" w:rsidR="00FC296B" w:rsidRPr="006A527A" w:rsidRDefault="00FC296B" w:rsidP="00FC296B">
      <w:pPr>
        <w:rPr>
          <w:szCs w:val="22"/>
        </w:rPr>
      </w:pPr>
    </w:p>
    <w:p w14:paraId="0FC3A69A" w14:textId="77777777" w:rsidR="00FC296B" w:rsidRPr="006A527A" w:rsidRDefault="00FC296B" w:rsidP="00FC296B">
      <w:pPr>
        <w:pStyle w:val="ListParagraph"/>
        <w:numPr>
          <w:ilvl w:val="0"/>
          <w:numId w:val="37"/>
        </w:numPr>
        <w:rPr>
          <w:b/>
          <w:szCs w:val="22"/>
        </w:rPr>
      </w:pPr>
      <w:r w:rsidRPr="006A527A">
        <w:rPr>
          <w:b/>
          <w:szCs w:val="22"/>
        </w:rPr>
        <w:t xml:space="preserve">Overview of </w:t>
      </w:r>
      <w:r>
        <w:rPr>
          <w:b/>
          <w:szCs w:val="22"/>
        </w:rPr>
        <w:t>p</w:t>
      </w:r>
      <w:r w:rsidRPr="006A527A">
        <w:rPr>
          <w:b/>
          <w:szCs w:val="22"/>
        </w:rPr>
        <w:t xml:space="preserve">roject </w:t>
      </w:r>
      <w:r>
        <w:rPr>
          <w:b/>
          <w:szCs w:val="22"/>
        </w:rPr>
        <w:t>s</w:t>
      </w:r>
      <w:r w:rsidRPr="006A527A">
        <w:rPr>
          <w:b/>
          <w:szCs w:val="22"/>
        </w:rPr>
        <w:t xml:space="preserve">cope </w:t>
      </w:r>
    </w:p>
    <w:p w14:paraId="5FDB2C59" w14:textId="77777777" w:rsidR="00FC296B" w:rsidRPr="006A527A" w:rsidRDefault="00FC296B" w:rsidP="00FC296B">
      <w:pPr>
        <w:pStyle w:val="ListParagraph"/>
        <w:numPr>
          <w:ilvl w:val="0"/>
          <w:numId w:val="37"/>
        </w:numPr>
        <w:rPr>
          <w:b/>
          <w:szCs w:val="22"/>
        </w:rPr>
      </w:pPr>
      <w:r w:rsidRPr="006A527A">
        <w:rPr>
          <w:b/>
          <w:szCs w:val="22"/>
        </w:rPr>
        <w:t xml:space="preserve">Estimated </w:t>
      </w:r>
      <w:r>
        <w:rPr>
          <w:b/>
          <w:szCs w:val="22"/>
        </w:rPr>
        <w:t>p</w:t>
      </w:r>
      <w:r w:rsidRPr="006A527A">
        <w:rPr>
          <w:b/>
          <w:szCs w:val="22"/>
        </w:rPr>
        <w:t xml:space="preserve">roject </w:t>
      </w:r>
      <w:r>
        <w:rPr>
          <w:b/>
          <w:szCs w:val="22"/>
        </w:rPr>
        <w:t>c</w:t>
      </w:r>
      <w:r w:rsidRPr="006A527A">
        <w:rPr>
          <w:b/>
          <w:szCs w:val="22"/>
        </w:rPr>
        <w:t xml:space="preserve">ost </w:t>
      </w:r>
    </w:p>
    <w:p w14:paraId="76413A54" w14:textId="77777777" w:rsidR="00FC296B" w:rsidRPr="006A527A" w:rsidRDefault="00FC296B" w:rsidP="00FC296B">
      <w:pPr>
        <w:pStyle w:val="ListParagraph"/>
        <w:numPr>
          <w:ilvl w:val="0"/>
          <w:numId w:val="37"/>
        </w:numPr>
        <w:rPr>
          <w:b/>
          <w:szCs w:val="22"/>
        </w:rPr>
      </w:pPr>
      <w:r w:rsidRPr="006A527A">
        <w:rPr>
          <w:b/>
          <w:szCs w:val="22"/>
        </w:rPr>
        <w:t xml:space="preserve">Project </w:t>
      </w:r>
      <w:r>
        <w:rPr>
          <w:b/>
          <w:szCs w:val="22"/>
        </w:rPr>
        <w:t>d</w:t>
      </w:r>
      <w:r w:rsidRPr="006A527A">
        <w:rPr>
          <w:b/>
          <w:szCs w:val="22"/>
        </w:rPr>
        <w:t xml:space="preserve">uration </w:t>
      </w:r>
    </w:p>
    <w:p w14:paraId="3F67AD37" w14:textId="77777777" w:rsidR="00FC296B" w:rsidRPr="006A527A" w:rsidRDefault="00FC296B" w:rsidP="00FC296B">
      <w:pPr>
        <w:pStyle w:val="ListParagraph"/>
        <w:numPr>
          <w:ilvl w:val="0"/>
          <w:numId w:val="37"/>
        </w:numPr>
        <w:rPr>
          <w:b/>
          <w:szCs w:val="22"/>
        </w:rPr>
      </w:pPr>
      <w:r w:rsidRPr="006A527A">
        <w:rPr>
          <w:b/>
          <w:szCs w:val="22"/>
        </w:rPr>
        <w:t xml:space="preserve">Benefits of the proposed project </w:t>
      </w:r>
    </w:p>
    <w:p w14:paraId="076CE4D6" w14:textId="77777777" w:rsidR="00FC296B" w:rsidRPr="006A527A" w:rsidRDefault="00FC296B" w:rsidP="00FC296B">
      <w:pPr>
        <w:pStyle w:val="ListParagraph"/>
        <w:numPr>
          <w:ilvl w:val="0"/>
          <w:numId w:val="37"/>
        </w:numPr>
        <w:rPr>
          <w:b/>
          <w:szCs w:val="22"/>
        </w:rPr>
      </w:pPr>
      <w:r w:rsidRPr="006A527A">
        <w:rPr>
          <w:b/>
          <w:szCs w:val="22"/>
        </w:rPr>
        <w:t>Implications of the proposed project</w:t>
      </w:r>
    </w:p>
    <w:p w14:paraId="0FA53929" w14:textId="77777777" w:rsidR="00D75F05" w:rsidRDefault="00D75F05" w:rsidP="00D75F05"/>
    <w:p w14:paraId="508E8C65" w14:textId="77777777" w:rsidR="00D75F05" w:rsidRDefault="00D75F05" w:rsidP="00D75F05">
      <w:pPr>
        <w:pStyle w:val="Answer"/>
      </w:pPr>
    </w:p>
    <w:p w14:paraId="07ACE8DE" w14:textId="77777777" w:rsidR="00D75F05" w:rsidRDefault="00D75F05" w:rsidP="00D75F05">
      <w:pPr>
        <w:pStyle w:val="Answer"/>
      </w:pPr>
    </w:p>
    <w:p w14:paraId="0F6E4EE3" w14:textId="77777777" w:rsidR="00D75F05" w:rsidRDefault="00D75F05" w:rsidP="00D75F05">
      <w:pPr>
        <w:pStyle w:val="Answer"/>
        <w:ind w:left="360"/>
      </w:pPr>
    </w:p>
    <w:p w14:paraId="15D523D3" w14:textId="77777777" w:rsidR="00D75F05" w:rsidRDefault="00D75F05" w:rsidP="00D75F05">
      <w:pPr>
        <w:pStyle w:val="Answer"/>
        <w:ind w:left="360"/>
      </w:pPr>
    </w:p>
    <w:p w14:paraId="2CCC0276" w14:textId="77777777" w:rsidR="00D75F05" w:rsidRDefault="00D75F05" w:rsidP="00D75F05">
      <w:pPr>
        <w:pStyle w:val="Answer"/>
        <w:ind w:left="360"/>
      </w:pPr>
    </w:p>
    <w:p w14:paraId="2987342C" w14:textId="77777777" w:rsidR="00D75F05" w:rsidRDefault="00D75F05" w:rsidP="00D75F05">
      <w:pPr>
        <w:pStyle w:val="Answer"/>
        <w:ind w:left="360"/>
      </w:pPr>
    </w:p>
    <w:p w14:paraId="42E94484" w14:textId="77777777" w:rsidR="00D75F05" w:rsidRDefault="00D75F05" w:rsidP="00D75F05">
      <w:pPr>
        <w:pStyle w:val="Answer"/>
        <w:ind w:left="360"/>
      </w:pPr>
    </w:p>
    <w:p w14:paraId="09F64F34" w14:textId="77777777" w:rsidR="00D75F05" w:rsidRDefault="00D75F05" w:rsidP="00D75F05">
      <w:pPr>
        <w:pStyle w:val="Answer"/>
        <w:ind w:left="0"/>
      </w:pPr>
    </w:p>
    <w:p w14:paraId="494929CC" w14:textId="77777777" w:rsidR="00D75F05" w:rsidRDefault="00D75F05" w:rsidP="00D75F05">
      <w:pPr>
        <w:pStyle w:val="Answer"/>
        <w:ind w:left="0"/>
      </w:pPr>
    </w:p>
    <w:p w14:paraId="16D561E3" w14:textId="77777777" w:rsidR="00D75F05" w:rsidRDefault="00D75F05" w:rsidP="00D75F05">
      <w:pPr>
        <w:pStyle w:val="Answer"/>
        <w:ind w:left="0"/>
      </w:pPr>
    </w:p>
    <w:p w14:paraId="1318EEB9" w14:textId="77777777" w:rsidR="00D75F05" w:rsidRDefault="00D75F05" w:rsidP="00D75F05">
      <w:pPr>
        <w:pStyle w:val="Normalnumberedlist"/>
        <w:numPr>
          <w:ilvl w:val="0"/>
          <w:numId w:val="0"/>
        </w:numPr>
        <w:ind w:left="720"/>
      </w:pPr>
    </w:p>
    <w:p w14:paraId="3E8AFDF5" w14:textId="77777777" w:rsidR="00D75F05" w:rsidRDefault="00D75F05" w:rsidP="00D75F05">
      <w:pPr>
        <w:rPr>
          <w:rFonts w:cs="Arial"/>
          <w:szCs w:val="22"/>
        </w:rPr>
      </w:pPr>
    </w:p>
    <w:p w14:paraId="753D762B" w14:textId="77777777" w:rsidR="00D75F05" w:rsidRDefault="00D75F05" w:rsidP="00D75F05">
      <w:pPr>
        <w:pStyle w:val="Answer"/>
      </w:pPr>
    </w:p>
    <w:p w14:paraId="2F4C7EF7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CBDF4" w14:textId="77777777" w:rsidR="007C0A38" w:rsidRDefault="007C0A38">
      <w:pPr>
        <w:spacing w:before="0" w:after="0"/>
      </w:pPr>
      <w:r>
        <w:separator/>
      </w:r>
    </w:p>
  </w:endnote>
  <w:endnote w:type="continuationSeparator" w:id="0">
    <w:p w14:paraId="06E2EA26" w14:textId="77777777" w:rsidR="007C0A38" w:rsidRDefault="007C0A3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3EA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8CE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EB112" wp14:editId="496BC48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302A21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7CCED7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CEB11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29302A21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7CCED7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66013DD" wp14:editId="6EE6D96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D395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9511F" w14:textId="77777777" w:rsidR="007C0A38" w:rsidRDefault="007C0A38">
      <w:pPr>
        <w:spacing w:before="0" w:after="0"/>
      </w:pPr>
      <w:r>
        <w:separator/>
      </w:r>
    </w:p>
  </w:footnote>
  <w:footnote w:type="continuationSeparator" w:id="0">
    <w:p w14:paraId="6C10A3CC" w14:textId="77777777" w:rsidR="007C0A38" w:rsidRDefault="007C0A3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D2987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973B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96D4A89" wp14:editId="70D1709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238A7A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DD83BD3" wp14:editId="5B7BDCB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C3EA5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363A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271BDB"/>
    <w:multiLevelType w:val="hybridMultilevel"/>
    <w:tmpl w:val="CBE258DA"/>
    <w:lvl w:ilvl="0" w:tplc="2F3A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448E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42E66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1DE68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C4A1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016DD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4EE8AA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0862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ECC91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186765"/>
    <w:multiLevelType w:val="hybridMultilevel"/>
    <w:tmpl w:val="BCACB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F05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74C49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5604A0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B043C"/>
    <w:rsid w:val="007C0A38"/>
    <w:rsid w:val="008C1F1C"/>
    <w:rsid w:val="008D47A6"/>
    <w:rsid w:val="00920CDF"/>
    <w:rsid w:val="00926DB7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51DD4"/>
    <w:rsid w:val="00C858D7"/>
    <w:rsid w:val="00C92F19"/>
    <w:rsid w:val="00CC3B85"/>
    <w:rsid w:val="00D073BC"/>
    <w:rsid w:val="00D51C40"/>
    <w:rsid w:val="00D56B82"/>
    <w:rsid w:val="00D75F05"/>
    <w:rsid w:val="00DA2485"/>
    <w:rsid w:val="00DE29A8"/>
    <w:rsid w:val="00F03E33"/>
    <w:rsid w:val="00F15749"/>
    <w:rsid w:val="00F42A36"/>
    <w:rsid w:val="00F82617"/>
    <w:rsid w:val="00F967EC"/>
    <w:rsid w:val="00FC296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17560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5F05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5F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5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C:\Users\jgboa\AppData\Local\Temp\Temp5_wetransfer-cd4365.zip\ST BLANK WS Learner BSE.dotx</Template>
  <TotalTime>15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5</cp:revision>
  <cp:lastPrinted>2013-05-15T12:05:00Z</cp:lastPrinted>
  <dcterms:created xsi:type="dcterms:W3CDTF">2021-07-06T11:01:00Z</dcterms:created>
  <dcterms:modified xsi:type="dcterms:W3CDTF">2021-07-23T07:09:00Z</dcterms:modified>
</cp:coreProperties>
</file>