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538E" w14:textId="77777777" w:rsidR="00202224" w:rsidRDefault="00202224" w:rsidP="00202224">
      <w:pPr>
        <w:pStyle w:val="Unittitle"/>
      </w:pPr>
      <w:r>
        <w:t>7. Building technology principles</w:t>
      </w:r>
    </w:p>
    <w:p w14:paraId="15CB7FF5" w14:textId="6F9C3BF2" w:rsidR="005B4221" w:rsidRDefault="005B4221" w:rsidP="005B4221">
      <w:pPr>
        <w:pStyle w:val="Heading1"/>
      </w:pPr>
      <w:r>
        <w:t>Worksheet</w:t>
      </w:r>
      <w:r w:rsidR="00A23BCF">
        <w:t xml:space="preserve"> 14</w:t>
      </w:r>
      <w:r>
        <w:t xml:space="preserve">: Infrastructure </w:t>
      </w:r>
      <w:r w:rsidR="00A23BCF">
        <w:t>c</w:t>
      </w:r>
      <w:r>
        <w:t xml:space="preserve">ase </w:t>
      </w:r>
      <w:r w:rsidR="00A23BCF">
        <w:t>s</w:t>
      </w:r>
      <w:r>
        <w:t xml:space="preserve">tudy </w:t>
      </w:r>
      <w:r w:rsidR="00A23BCF">
        <w:t>(tutor)</w:t>
      </w:r>
    </w:p>
    <w:p w14:paraId="3AF89905" w14:textId="126450AB" w:rsidR="005B4221" w:rsidRPr="006A527A" w:rsidRDefault="005B4221" w:rsidP="005B4221">
      <w:pPr>
        <w:rPr>
          <w:szCs w:val="22"/>
        </w:rPr>
      </w:pPr>
      <w:r w:rsidRPr="006A527A">
        <w:rPr>
          <w:szCs w:val="22"/>
        </w:rPr>
        <w:t xml:space="preserve">In pairs select a project from the list below and carry out independent research to </w:t>
      </w:r>
      <w:r w:rsidR="006A527A" w:rsidRPr="006A527A">
        <w:rPr>
          <w:szCs w:val="22"/>
        </w:rPr>
        <w:t>create</w:t>
      </w:r>
      <w:r w:rsidRPr="006A527A">
        <w:rPr>
          <w:szCs w:val="22"/>
        </w:rPr>
        <w:t xml:space="preserve"> a </w:t>
      </w:r>
      <w:r w:rsidR="006A527A" w:rsidRPr="006A527A">
        <w:rPr>
          <w:szCs w:val="22"/>
        </w:rPr>
        <w:t>five</w:t>
      </w:r>
      <w:r w:rsidRPr="006A527A">
        <w:rPr>
          <w:szCs w:val="22"/>
        </w:rPr>
        <w:t xml:space="preserve">-minute PowerPoint presentation on your selected infrastructure project. </w:t>
      </w:r>
    </w:p>
    <w:p w14:paraId="6E132570" w14:textId="77777777" w:rsidR="005B4221" w:rsidRPr="006A527A" w:rsidRDefault="005B4221" w:rsidP="005B4221">
      <w:pPr>
        <w:rPr>
          <w:szCs w:val="22"/>
        </w:rPr>
      </w:pPr>
    </w:p>
    <w:p w14:paraId="6F90249C" w14:textId="2A39B540" w:rsidR="005B4221" w:rsidRPr="006A527A" w:rsidRDefault="005B4221" w:rsidP="005B4221">
      <w:pPr>
        <w:rPr>
          <w:szCs w:val="22"/>
        </w:rPr>
      </w:pPr>
      <w:r w:rsidRPr="006A527A">
        <w:rPr>
          <w:szCs w:val="22"/>
        </w:rPr>
        <w:t xml:space="preserve">Major UK </w:t>
      </w:r>
      <w:r w:rsidR="006A527A">
        <w:rPr>
          <w:szCs w:val="22"/>
        </w:rPr>
        <w:t>i</w:t>
      </w:r>
      <w:r w:rsidRPr="006A527A">
        <w:rPr>
          <w:szCs w:val="22"/>
        </w:rPr>
        <w:t xml:space="preserve">nfrastructure </w:t>
      </w:r>
      <w:r w:rsidR="006A527A">
        <w:rPr>
          <w:szCs w:val="22"/>
        </w:rPr>
        <w:t>p</w:t>
      </w:r>
      <w:r w:rsidRPr="006A527A">
        <w:rPr>
          <w:szCs w:val="22"/>
        </w:rPr>
        <w:t>rojects:</w:t>
      </w:r>
    </w:p>
    <w:p w14:paraId="07D9564F" w14:textId="77777777" w:rsidR="005B4221" w:rsidRPr="006A527A" w:rsidRDefault="005B4221" w:rsidP="005B4221">
      <w:pPr>
        <w:rPr>
          <w:szCs w:val="22"/>
        </w:rPr>
      </w:pPr>
    </w:p>
    <w:p w14:paraId="37D0BBE3" w14:textId="136EF3B8" w:rsidR="005B4221" w:rsidRPr="006A527A" w:rsidRDefault="005B4221" w:rsidP="006A527A">
      <w:pPr>
        <w:numPr>
          <w:ilvl w:val="0"/>
          <w:numId w:val="36"/>
        </w:numPr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Gatwick Airport Pier 6 </w:t>
      </w:r>
      <w:r w:rsid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>e</w:t>
      </w: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xtension </w:t>
      </w:r>
    </w:p>
    <w:p w14:paraId="5DC4CD3A" w14:textId="77777777" w:rsidR="005B4221" w:rsidRPr="006A527A" w:rsidRDefault="005B4221" w:rsidP="006A527A">
      <w:pPr>
        <w:numPr>
          <w:ilvl w:val="0"/>
          <w:numId w:val="36"/>
        </w:numPr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>HS2</w:t>
      </w:r>
    </w:p>
    <w:p w14:paraId="62021B23" w14:textId="6FBE7C21" w:rsidR="005B4221" w:rsidRPr="006A527A" w:rsidRDefault="005B4221" w:rsidP="006A527A">
      <w:pPr>
        <w:numPr>
          <w:ilvl w:val="0"/>
          <w:numId w:val="36"/>
        </w:numPr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Trafford Park Metro Link </w:t>
      </w:r>
      <w:r w:rsidR="006A527A"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05D7EB3B" w14:textId="7961B4FF" w:rsidR="005B4221" w:rsidRPr="006A527A" w:rsidRDefault="005B4221" w:rsidP="006A527A">
      <w:pPr>
        <w:numPr>
          <w:ilvl w:val="0"/>
          <w:numId w:val="36"/>
        </w:numPr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Thames Tideway </w:t>
      </w:r>
      <w:r w:rsidR="006A527A"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4767DDEC" w14:textId="06E0253E" w:rsidR="005B4221" w:rsidRPr="006A527A" w:rsidRDefault="005B4221" w:rsidP="006A527A">
      <w:pPr>
        <w:numPr>
          <w:ilvl w:val="0"/>
          <w:numId w:val="36"/>
        </w:numPr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Dover </w:t>
      </w:r>
      <w:r w:rsidR="006A527A">
        <w:rPr>
          <w:szCs w:val="22"/>
        </w:rPr>
        <w:t>W</w:t>
      </w:r>
      <w:r w:rsidRPr="006A527A">
        <w:rPr>
          <w:szCs w:val="22"/>
        </w:rPr>
        <w:t xml:space="preserve">estern Docks </w:t>
      </w:r>
      <w:r w:rsidR="006A527A">
        <w:rPr>
          <w:szCs w:val="22"/>
        </w:rPr>
        <w:t>r</w:t>
      </w:r>
      <w:r w:rsidRPr="006A527A">
        <w:rPr>
          <w:szCs w:val="22"/>
        </w:rPr>
        <w:t xml:space="preserve">evival </w:t>
      </w:r>
    </w:p>
    <w:p w14:paraId="76B97601" w14:textId="6354DC08" w:rsidR="005B4221" w:rsidRPr="006A527A" w:rsidRDefault="005B4221" w:rsidP="006A527A">
      <w:pPr>
        <w:numPr>
          <w:ilvl w:val="0"/>
          <w:numId w:val="36"/>
        </w:numPr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Chanel </w:t>
      </w:r>
      <w:r w:rsidR="006A527A">
        <w:rPr>
          <w:szCs w:val="22"/>
        </w:rPr>
        <w:t>T</w:t>
      </w:r>
      <w:r w:rsidRPr="006A527A">
        <w:rPr>
          <w:szCs w:val="22"/>
        </w:rPr>
        <w:t xml:space="preserve">unnel interconnection </w:t>
      </w:r>
      <w:r w:rsidR="006A527A">
        <w:rPr>
          <w:szCs w:val="22"/>
        </w:rPr>
        <w:t>p</w:t>
      </w:r>
      <w:r w:rsidRPr="006A527A">
        <w:rPr>
          <w:szCs w:val="22"/>
        </w:rPr>
        <w:t xml:space="preserve">roject </w:t>
      </w:r>
    </w:p>
    <w:p w14:paraId="43F10B4F" w14:textId="77777777" w:rsidR="005B4221" w:rsidRPr="006A527A" w:rsidRDefault="005B4221" w:rsidP="005B4221">
      <w:pPr>
        <w:rPr>
          <w:szCs w:val="22"/>
        </w:rPr>
      </w:pPr>
    </w:p>
    <w:p w14:paraId="114BB4C9" w14:textId="6148ADB1" w:rsidR="005B4221" w:rsidRPr="006A527A" w:rsidRDefault="006A527A" w:rsidP="005B4221">
      <w:pPr>
        <w:rPr>
          <w:szCs w:val="22"/>
        </w:rPr>
      </w:pPr>
      <w:r>
        <w:rPr>
          <w:szCs w:val="22"/>
        </w:rPr>
        <w:t>You should i</w:t>
      </w:r>
      <w:r w:rsidR="005B4221" w:rsidRPr="006A527A">
        <w:rPr>
          <w:szCs w:val="22"/>
        </w:rPr>
        <w:t xml:space="preserve">nclude: </w:t>
      </w:r>
    </w:p>
    <w:p w14:paraId="206349C1" w14:textId="77777777" w:rsidR="005B4221" w:rsidRPr="006A527A" w:rsidRDefault="005B4221" w:rsidP="005B4221">
      <w:pPr>
        <w:rPr>
          <w:szCs w:val="22"/>
        </w:rPr>
      </w:pPr>
    </w:p>
    <w:p w14:paraId="1C113693" w14:textId="00D195E1" w:rsidR="005B4221" w:rsidRPr="006A527A" w:rsidRDefault="005B4221" w:rsidP="005B4221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Overview of </w:t>
      </w:r>
      <w:r w:rsidR="006A527A"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 w:rsidR="006A527A">
        <w:rPr>
          <w:b/>
          <w:szCs w:val="22"/>
        </w:rPr>
        <w:t>s</w:t>
      </w:r>
      <w:r w:rsidRPr="006A527A">
        <w:rPr>
          <w:b/>
          <w:szCs w:val="22"/>
        </w:rPr>
        <w:t xml:space="preserve">cope </w:t>
      </w:r>
    </w:p>
    <w:p w14:paraId="28FA0831" w14:textId="263B1D1B" w:rsidR="005B4221" w:rsidRPr="006A527A" w:rsidRDefault="005B4221" w:rsidP="005B4221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Estimated </w:t>
      </w:r>
      <w:r w:rsidR="006A527A"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 w:rsidR="006A527A">
        <w:rPr>
          <w:b/>
          <w:szCs w:val="22"/>
        </w:rPr>
        <w:t>c</w:t>
      </w:r>
      <w:r w:rsidRPr="006A527A">
        <w:rPr>
          <w:b/>
          <w:szCs w:val="22"/>
        </w:rPr>
        <w:t xml:space="preserve">ost </w:t>
      </w:r>
    </w:p>
    <w:p w14:paraId="1B191B37" w14:textId="393CFFFA" w:rsidR="005B4221" w:rsidRPr="006A527A" w:rsidRDefault="005B4221" w:rsidP="005B4221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Project </w:t>
      </w:r>
      <w:r w:rsidR="006A527A">
        <w:rPr>
          <w:b/>
          <w:szCs w:val="22"/>
        </w:rPr>
        <w:t>d</w:t>
      </w:r>
      <w:r w:rsidRPr="006A527A">
        <w:rPr>
          <w:b/>
          <w:szCs w:val="22"/>
        </w:rPr>
        <w:t xml:space="preserve">uration </w:t>
      </w:r>
    </w:p>
    <w:p w14:paraId="2D35D789" w14:textId="77777777" w:rsidR="005B4221" w:rsidRPr="006A527A" w:rsidRDefault="005B4221" w:rsidP="005B4221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 xml:space="preserve">Benefits of the proposed project </w:t>
      </w:r>
    </w:p>
    <w:p w14:paraId="059A7259" w14:textId="77777777" w:rsidR="005B4221" w:rsidRPr="006A527A" w:rsidRDefault="005B4221" w:rsidP="005B4221">
      <w:pPr>
        <w:pStyle w:val="ListParagraph"/>
        <w:numPr>
          <w:ilvl w:val="0"/>
          <w:numId w:val="37"/>
        </w:numPr>
        <w:rPr>
          <w:b/>
          <w:szCs w:val="22"/>
        </w:rPr>
      </w:pPr>
      <w:r w:rsidRPr="006A527A">
        <w:rPr>
          <w:b/>
          <w:szCs w:val="22"/>
        </w:rPr>
        <w:t>Implications of the proposed project</w:t>
      </w:r>
    </w:p>
    <w:p w14:paraId="11217011" w14:textId="77777777" w:rsidR="005B4221" w:rsidRPr="006A527A" w:rsidRDefault="005B4221" w:rsidP="005B4221">
      <w:pPr>
        <w:rPr>
          <w:szCs w:val="22"/>
        </w:rPr>
      </w:pPr>
    </w:p>
    <w:p w14:paraId="4AD4E456" w14:textId="77777777" w:rsidR="005B4221" w:rsidRPr="006A527A" w:rsidRDefault="005B4221" w:rsidP="005B4221">
      <w:pPr>
        <w:rPr>
          <w:szCs w:val="22"/>
        </w:rPr>
      </w:pPr>
    </w:p>
    <w:p w14:paraId="1032133F" w14:textId="7EE32202" w:rsidR="005B4221" w:rsidRDefault="005B4221" w:rsidP="006A527A">
      <w:pPr>
        <w:rPr>
          <w:b/>
          <w:color w:val="FF0000"/>
        </w:rPr>
      </w:pPr>
      <w:r w:rsidRPr="006A527A">
        <w:rPr>
          <w:b/>
          <w:color w:val="FF0000"/>
          <w:szCs w:val="22"/>
        </w:rPr>
        <w:t xml:space="preserve">Learners should produce an informative presentation on their chosen </w:t>
      </w:r>
      <w:r w:rsidR="006A527A">
        <w:rPr>
          <w:b/>
          <w:color w:val="FF0000"/>
          <w:szCs w:val="22"/>
        </w:rPr>
        <w:t>p</w:t>
      </w:r>
      <w:r w:rsidRPr="006A527A">
        <w:rPr>
          <w:b/>
          <w:color w:val="FF0000"/>
          <w:szCs w:val="22"/>
        </w:rPr>
        <w:t>roject</w:t>
      </w:r>
      <w:r w:rsidR="006A527A">
        <w:rPr>
          <w:b/>
          <w:color w:val="FF0000"/>
          <w:szCs w:val="22"/>
        </w:rPr>
        <w:t xml:space="preserve"> and </w:t>
      </w:r>
      <w:r w:rsidRPr="006A527A">
        <w:rPr>
          <w:b/>
          <w:color w:val="FF0000"/>
          <w:szCs w:val="22"/>
        </w:rPr>
        <w:t xml:space="preserve">demonstrate effective presentation and communication skills as well as independent research capabilities. </w:t>
      </w:r>
      <w:r>
        <w:rPr>
          <w:b/>
          <w:color w:val="FF0000"/>
        </w:rPr>
        <w:t xml:space="preserve"> </w:t>
      </w:r>
    </w:p>
    <w:p w14:paraId="6A9CB563" w14:textId="18E7912D" w:rsidR="00413A2D" w:rsidRDefault="00413A2D" w:rsidP="006A527A">
      <w:pPr>
        <w:rPr>
          <w:b/>
          <w:color w:val="FF0000"/>
        </w:rPr>
      </w:pPr>
    </w:p>
    <w:p w14:paraId="0858E563" w14:textId="77777777" w:rsidR="00413A2D" w:rsidRDefault="00413A2D" w:rsidP="00413A2D">
      <w:pPr>
        <w:rPr>
          <w:b/>
          <w:color w:val="FF0000"/>
        </w:rPr>
      </w:pPr>
      <w:r>
        <w:rPr>
          <w:b/>
          <w:color w:val="FF0000"/>
        </w:rPr>
        <w:t>Useful links include:</w:t>
      </w:r>
    </w:p>
    <w:p w14:paraId="5564B738" w14:textId="77777777" w:rsidR="00413A2D" w:rsidRDefault="00164B28" w:rsidP="00413A2D">
      <w:hyperlink r:id="rId7" w:history="1">
        <w:r w:rsidR="00413A2D">
          <w:rPr>
            <w:rStyle w:val="Hyperlink"/>
          </w:rPr>
          <w:t>Airfield and piers (gatwickairport.com)</w:t>
        </w:r>
      </w:hyperlink>
    </w:p>
    <w:p w14:paraId="13D5B849" w14:textId="77777777" w:rsidR="00413A2D" w:rsidRDefault="00164B28" w:rsidP="00413A2D">
      <w:pPr>
        <w:rPr>
          <w:b/>
          <w:color w:val="FF0000"/>
        </w:rPr>
      </w:pPr>
      <w:hyperlink r:id="rId8" w:history="1">
        <w:r w:rsidR="00413A2D">
          <w:rPr>
            <w:rStyle w:val="Hyperlink"/>
          </w:rPr>
          <w:t>Gatwick Airport - Airport Technology (airport-technology.com)</w:t>
        </w:r>
      </w:hyperlink>
      <w:r w:rsidR="00413A2D" w:rsidRPr="00181C67">
        <w:rPr>
          <w:b/>
          <w:color w:val="FF0000"/>
        </w:rPr>
        <w:t xml:space="preserve"> </w:t>
      </w:r>
    </w:p>
    <w:p w14:paraId="090B934D" w14:textId="77777777" w:rsidR="00413A2D" w:rsidRDefault="00164B28" w:rsidP="00413A2D">
      <w:hyperlink r:id="rId9" w:history="1">
        <w:r w:rsidR="00413A2D">
          <w:rPr>
            <w:rStyle w:val="Hyperlink"/>
          </w:rPr>
          <w:t>Homepage | High Speed 2 (hs2.org.uk)</w:t>
        </w:r>
      </w:hyperlink>
    </w:p>
    <w:p w14:paraId="1C1EAF17" w14:textId="77777777" w:rsidR="00413A2D" w:rsidRPr="00181C67" w:rsidRDefault="00164B28" w:rsidP="00413A2D">
      <w:pPr>
        <w:rPr>
          <w:b/>
          <w:color w:val="FF0000"/>
        </w:rPr>
      </w:pPr>
      <w:hyperlink r:id="rId10" w:history="1">
        <w:r w:rsidR="00413A2D">
          <w:rPr>
            <w:rStyle w:val="Hyperlink"/>
          </w:rPr>
          <w:t>Projects - VolkerRail</w:t>
        </w:r>
      </w:hyperlink>
    </w:p>
    <w:p w14:paraId="602FCF15" w14:textId="77777777" w:rsidR="00413A2D" w:rsidRDefault="00164B28" w:rsidP="00413A2D">
      <w:pPr>
        <w:pStyle w:val="Answer"/>
        <w:ind w:left="0"/>
      </w:pPr>
      <w:hyperlink r:id="rId11" w:history="1">
        <w:r w:rsidR="00413A2D">
          <w:rPr>
            <w:rStyle w:val="Hyperlink"/>
          </w:rPr>
          <w:t>Metrolink opening date announced enhancing connectivity to TraffordCity</w:t>
        </w:r>
      </w:hyperlink>
    </w:p>
    <w:p w14:paraId="25284EA5" w14:textId="77777777" w:rsidR="00413A2D" w:rsidRDefault="00164B28" w:rsidP="00413A2D">
      <w:pPr>
        <w:pStyle w:val="Answer"/>
        <w:ind w:left="0"/>
      </w:pPr>
      <w:hyperlink r:id="rId12" w:history="1">
        <w:r w:rsidR="00413A2D">
          <w:rPr>
            <w:rStyle w:val="Hyperlink"/>
          </w:rPr>
          <w:t>Tideway | Reconnecting London with the River Thames</w:t>
        </w:r>
      </w:hyperlink>
    </w:p>
    <w:p w14:paraId="165DC6A4" w14:textId="77777777" w:rsidR="00413A2D" w:rsidRDefault="00164B28" w:rsidP="00413A2D">
      <w:pPr>
        <w:pStyle w:val="Answer"/>
        <w:ind w:left="0"/>
      </w:pPr>
      <w:hyperlink r:id="rId13" w:history="1">
        <w:r w:rsidR="00413A2D">
          <w:rPr>
            <w:rStyle w:val="Hyperlink"/>
          </w:rPr>
          <w:t>Tideway - Project Development and Planning Approval - London Bridge Associates (lba.london)</w:t>
        </w:r>
      </w:hyperlink>
    </w:p>
    <w:p w14:paraId="269A4BFC" w14:textId="77777777" w:rsidR="00413A2D" w:rsidRDefault="00164B28" w:rsidP="00413A2D">
      <w:pPr>
        <w:pStyle w:val="Answer"/>
        <w:ind w:left="0"/>
      </w:pPr>
      <w:hyperlink r:id="rId14" w:history="1">
        <w:r w:rsidR="00413A2D">
          <w:rPr>
            <w:rStyle w:val="Hyperlink"/>
          </w:rPr>
          <w:t>About - DWDR - Dover Western Docks Revivial - Port of Dover (doverport.co.uk)</w:t>
        </w:r>
      </w:hyperlink>
    </w:p>
    <w:p w14:paraId="0861C430" w14:textId="77777777" w:rsidR="00413A2D" w:rsidRDefault="00164B28" w:rsidP="00413A2D">
      <w:pPr>
        <w:pStyle w:val="Answer"/>
        <w:ind w:left="0"/>
      </w:pPr>
      <w:hyperlink r:id="rId15" w:history="1">
        <w:r w:rsidR="00413A2D">
          <w:rPr>
            <w:rStyle w:val="Hyperlink"/>
          </w:rPr>
          <w:t>The Dover Western Dock Revival | Institution of Civil Engineers (ice.org.uk)</w:t>
        </w:r>
      </w:hyperlink>
    </w:p>
    <w:p w14:paraId="5F8D3778" w14:textId="77777777" w:rsidR="005B4221" w:rsidRDefault="005B4221" w:rsidP="005B4221">
      <w:pPr>
        <w:pStyle w:val="Answer"/>
        <w:ind w:left="0"/>
      </w:pPr>
    </w:p>
    <w:p w14:paraId="4795DA8C" w14:textId="77777777" w:rsidR="005B4221" w:rsidRDefault="005B4221" w:rsidP="005B4221">
      <w:pPr>
        <w:pStyle w:val="Normalnumberedlist"/>
        <w:numPr>
          <w:ilvl w:val="0"/>
          <w:numId w:val="0"/>
        </w:numPr>
        <w:ind w:left="720"/>
      </w:pPr>
    </w:p>
    <w:p w14:paraId="2F4C7EF7" w14:textId="77777777" w:rsidR="006E1028" w:rsidRPr="005B4221" w:rsidRDefault="006E1028" w:rsidP="005B4221"/>
    <w:sectPr w:rsidR="006E1028" w:rsidRPr="005B4221" w:rsidSect="00F03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D68C5" w14:textId="77777777" w:rsidR="00164B28" w:rsidRDefault="00164B28">
      <w:pPr>
        <w:spacing w:before="0" w:after="0"/>
      </w:pPr>
      <w:r>
        <w:separator/>
      </w:r>
    </w:p>
  </w:endnote>
  <w:endnote w:type="continuationSeparator" w:id="0">
    <w:p w14:paraId="1C9E42BC" w14:textId="77777777" w:rsidR="00164B28" w:rsidRDefault="00164B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EA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8CE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EB112" wp14:editId="496BC48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302A2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CCED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CEB1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29302A2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CCED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66013DD" wp14:editId="6EE6D96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395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2555C" w14:textId="77777777" w:rsidR="00164B28" w:rsidRDefault="00164B28">
      <w:pPr>
        <w:spacing w:before="0" w:after="0"/>
      </w:pPr>
      <w:r>
        <w:separator/>
      </w:r>
    </w:p>
  </w:footnote>
  <w:footnote w:type="continuationSeparator" w:id="0">
    <w:p w14:paraId="5B2E9940" w14:textId="77777777" w:rsidR="00164B28" w:rsidRDefault="00164B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298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973B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96D4A89" wp14:editId="70D1709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238A7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83BD3" wp14:editId="5B7BDC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B4C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63A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E9448E4C">
      <w:start w:val="1"/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742E66F0">
      <w:start w:val="1"/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A1DE6864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34C4A194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5016DD46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54EE8AA2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0808622E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FECC9174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F05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64B28"/>
    <w:rsid w:val="0019491D"/>
    <w:rsid w:val="001F74AD"/>
    <w:rsid w:val="00202224"/>
    <w:rsid w:val="002D07A8"/>
    <w:rsid w:val="003405EA"/>
    <w:rsid w:val="00381E66"/>
    <w:rsid w:val="003916EC"/>
    <w:rsid w:val="003F7F14"/>
    <w:rsid w:val="00404B31"/>
    <w:rsid w:val="00413A2D"/>
    <w:rsid w:val="00474F67"/>
    <w:rsid w:val="0048500D"/>
    <w:rsid w:val="00517735"/>
    <w:rsid w:val="00524E1B"/>
    <w:rsid w:val="005B4221"/>
    <w:rsid w:val="006124C0"/>
    <w:rsid w:val="006135C0"/>
    <w:rsid w:val="006642FD"/>
    <w:rsid w:val="006807B0"/>
    <w:rsid w:val="00691B95"/>
    <w:rsid w:val="006A527A"/>
    <w:rsid w:val="006B798A"/>
    <w:rsid w:val="006D3AA3"/>
    <w:rsid w:val="006D4994"/>
    <w:rsid w:val="006E1028"/>
    <w:rsid w:val="006E19C2"/>
    <w:rsid w:val="006F7BAF"/>
    <w:rsid w:val="00753F7C"/>
    <w:rsid w:val="00797FA7"/>
    <w:rsid w:val="008C1F1C"/>
    <w:rsid w:val="008D47A6"/>
    <w:rsid w:val="009975A0"/>
    <w:rsid w:val="009C5C6E"/>
    <w:rsid w:val="00A23BCF"/>
    <w:rsid w:val="00A2454C"/>
    <w:rsid w:val="00AE245C"/>
    <w:rsid w:val="00B054EC"/>
    <w:rsid w:val="00B634AC"/>
    <w:rsid w:val="00BE0C15"/>
    <w:rsid w:val="00BE2C21"/>
    <w:rsid w:val="00C01D20"/>
    <w:rsid w:val="00C06474"/>
    <w:rsid w:val="00C202BF"/>
    <w:rsid w:val="00C858D7"/>
    <w:rsid w:val="00C92F19"/>
    <w:rsid w:val="00CC3B85"/>
    <w:rsid w:val="00D073BC"/>
    <w:rsid w:val="00D31880"/>
    <w:rsid w:val="00D51C40"/>
    <w:rsid w:val="00D56B82"/>
    <w:rsid w:val="00D75F05"/>
    <w:rsid w:val="00DA2485"/>
    <w:rsid w:val="00DE29A8"/>
    <w:rsid w:val="00ED20C3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7560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2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5F0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13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rport-technology.com/projects/pier6/" TargetMode="External"/><Relationship Id="rId13" Type="http://schemas.openxmlformats.org/officeDocument/2006/relationships/hyperlink" Target="https://www.lba.london/project/tideway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www.gatwickairport.com/business-community/future-plans/current-projects/airfield-and-piers/" TargetMode="External"/><Relationship Id="rId12" Type="http://schemas.openxmlformats.org/officeDocument/2006/relationships/hyperlink" Target="https://www.tideway.london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raffordcity.co.uk/news/metrolinkopeni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e.org.uk/what-is-civil-engineering/what-do-civil-engineers-do/the-dover-western-dock-reviva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volkerrail.co.uk/en/projects/detail/manchester-metrolink-trafford-park-line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hs2.org.uk/" TargetMode="External"/><Relationship Id="rId14" Type="http://schemas.openxmlformats.org/officeDocument/2006/relationships/hyperlink" Target="https://www.doverport.co.uk/DWDR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5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C:\Users\jgboa\AppData\Local\Temp\Temp5_wetransfer-cd4365.zip\ST BLANK WS Learner BSE.dotx</Template>
  <TotalTime>6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2021-07-06T11:16:00Z</dcterms:created>
  <dcterms:modified xsi:type="dcterms:W3CDTF">2021-07-23T07:09:00Z</dcterms:modified>
</cp:coreProperties>
</file>