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1E20" w14:textId="041A2A21" w:rsidR="001F0950" w:rsidRDefault="00C60F10" w:rsidP="001F0950">
      <w:pPr>
        <w:pStyle w:val="Unittitle"/>
      </w:pPr>
      <w:r>
        <w:t>7. Building technology principles</w:t>
      </w:r>
      <w:r w:rsidR="001F0950">
        <w:t xml:space="preserve"> </w:t>
      </w:r>
    </w:p>
    <w:p w14:paraId="1ACC7464" w14:textId="027FE217" w:rsidR="001F0950" w:rsidRDefault="00C60F10" w:rsidP="001F0950">
      <w:pPr>
        <w:pStyle w:val="Heading1"/>
        <w:rPr>
          <w:color w:val="FF0000"/>
        </w:rPr>
      </w:pPr>
      <w:r>
        <w:t>Worksheet</w:t>
      </w:r>
      <w:r w:rsidR="000E4FE3">
        <w:t xml:space="preserve"> 15</w:t>
      </w:r>
      <w:r w:rsidR="001F0950">
        <w:t>: Infrastructure</w:t>
      </w:r>
      <w:r w:rsidR="000E4FE3">
        <w:t xml:space="preserve"> (tutor)</w:t>
      </w:r>
    </w:p>
    <w:p w14:paraId="3099CDBC" w14:textId="77777777" w:rsidR="001F0950" w:rsidRDefault="001F0950" w:rsidP="001F0950">
      <w:pPr>
        <w:pStyle w:val="Answer"/>
      </w:pPr>
    </w:p>
    <w:p w14:paraId="177681FC" w14:textId="751FA2D5" w:rsidR="001F0950" w:rsidRDefault="008416DD" w:rsidP="001F0950">
      <w:pPr>
        <w:pStyle w:val="Answer"/>
        <w:numPr>
          <w:ilvl w:val="0"/>
          <w:numId w:val="35"/>
        </w:numPr>
      </w:pPr>
      <w:r>
        <w:t>Give</w:t>
      </w:r>
      <w:r w:rsidR="001F0950">
        <w:t xml:space="preserve"> a definition </w:t>
      </w:r>
      <w:r>
        <w:t>of</w:t>
      </w:r>
      <w:r w:rsidR="001F0950">
        <w:t xml:space="preserve"> the term </w:t>
      </w:r>
      <w:r>
        <w:t>‘</w:t>
      </w:r>
      <w:r w:rsidR="001F0950">
        <w:t>infrastructure</w:t>
      </w:r>
      <w:r>
        <w:t>’.</w:t>
      </w:r>
    </w:p>
    <w:p w14:paraId="38656E79" w14:textId="7CAAA4A7" w:rsidR="001F0950" w:rsidRPr="008416DD" w:rsidRDefault="001F0950" w:rsidP="008416DD">
      <w:pPr>
        <w:pStyle w:val="Answer"/>
        <w:ind w:left="360"/>
        <w:rPr>
          <w:b/>
          <w:color w:val="FF0000"/>
        </w:rPr>
      </w:pPr>
      <w:r w:rsidRPr="008416DD">
        <w:rPr>
          <w:rFonts w:eastAsia="MS PGothic"/>
          <w:b/>
          <w:color w:val="FF0000"/>
          <w:lang w:val="en-US"/>
        </w:rPr>
        <w:t>The term infrastructure refers to the basic facilities and installations that help a government or community run</w:t>
      </w:r>
      <w:r w:rsidR="008416DD">
        <w:rPr>
          <w:rFonts w:eastAsia="MS PGothic"/>
          <w:b/>
          <w:color w:val="FF0000"/>
          <w:lang w:val="en-US"/>
        </w:rPr>
        <w:t>.</w:t>
      </w:r>
    </w:p>
    <w:p w14:paraId="264BEE34" w14:textId="77777777" w:rsidR="001F0950" w:rsidRDefault="001F0950" w:rsidP="001F0950">
      <w:pPr>
        <w:pStyle w:val="Answer"/>
      </w:pPr>
    </w:p>
    <w:p w14:paraId="49FDF6FD" w14:textId="6B0B6F1B" w:rsidR="001F0950" w:rsidRDefault="001F0950" w:rsidP="001F0950">
      <w:pPr>
        <w:pStyle w:val="Answer"/>
        <w:numPr>
          <w:ilvl w:val="0"/>
          <w:numId w:val="35"/>
        </w:numPr>
      </w:pPr>
      <w:r>
        <w:t>Explain the benefits good infrastructure can have on a local community</w:t>
      </w:r>
      <w:r w:rsidR="008416DD">
        <w:t>.</w:t>
      </w:r>
      <w:r>
        <w:t xml:space="preserve"> </w:t>
      </w:r>
    </w:p>
    <w:p w14:paraId="2EF9274C" w14:textId="0FF483DA" w:rsidR="001F0950" w:rsidRDefault="001F0950" w:rsidP="008416DD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Efficient and well designed </w:t>
      </w:r>
      <w:r w:rsidR="008416DD">
        <w:rPr>
          <w:b/>
          <w:color w:val="FF0000"/>
        </w:rPr>
        <w:t>infrastructure</w:t>
      </w:r>
      <w:r>
        <w:rPr>
          <w:b/>
          <w:color w:val="FF0000"/>
        </w:rPr>
        <w:t xml:space="preserve"> can impact positively on employment, </w:t>
      </w:r>
      <w:r w:rsidR="008416DD">
        <w:rPr>
          <w:b/>
          <w:color w:val="FF0000"/>
        </w:rPr>
        <w:t>h</w:t>
      </w:r>
      <w:r>
        <w:rPr>
          <w:b/>
          <w:color w:val="FF0000"/>
        </w:rPr>
        <w:t xml:space="preserve">ealthcare and </w:t>
      </w:r>
      <w:r w:rsidR="008416DD">
        <w:rPr>
          <w:b/>
          <w:color w:val="FF0000"/>
        </w:rPr>
        <w:t>e</w:t>
      </w:r>
      <w:r>
        <w:rPr>
          <w:b/>
          <w:color w:val="FF0000"/>
        </w:rPr>
        <w:t xml:space="preserve">ducation. </w:t>
      </w:r>
    </w:p>
    <w:p w14:paraId="27654ADB" w14:textId="77777777" w:rsidR="001F0950" w:rsidRDefault="001F0950" w:rsidP="001F0950">
      <w:pPr>
        <w:pStyle w:val="Answer"/>
      </w:pPr>
    </w:p>
    <w:p w14:paraId="73F56888" w14:textId="3FFD5A72" w:rsidR="001F0950" w:rsidRDefault="008416DD" w:rsidP="001F0950">
      <w:pPr>
        <w:pStyle w:val="Answer"/>
        <w:numPr>
          <w:ilvl w:val="0"/>
          <w:numId w:val="35"/>
        </w:numPr>
      </w:pPr>
      <w:r>
        <w:t>List</w:t>
      </w:r>
      <w:r w:rsidR="001F0950">
        <w:t xml:space="preserve"> three types of infrastructure required to support construction activities</w:t>
      </w:r>
      <w:r>
        <w:t>.</w:t>
      </w:r>
      <w:r w:rsidR="001F0950">
        <w:t xml:space="preserve"> </w:t>
      </w:r>
    </w:p>
    <w:p w14:paraId="38CB5DE7" w14:textId="69B26A73" w:rsidR="001F0950" w:rsidRDefault="001F0950" w:rsidP="008416DD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Waste </w:t>
      </w:r>
      <w:r w:rsidR="008416DD">
        <w:rPr>
          <w:b/>
          <w:color w:val="FF0000"/>
        </w:rPr>
        <w:t>d</w:t>
      </w:r>
      <w:r>
        <w:rPr>
          <w:b/>
          <w:color w:val="FF0000"/>
        </w:rPr>
        <w:t xml:space="preserve">isposal </w:t>
      </w:r>
    </w:p>
    <w:p w14:paraId="6CDE4A92" w14:textId="77777777" w:rsidR="001F0950" w:rsidRDefault="001F0950" w:rsidP="008416DD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Site delivery and parking areas </w:t>
      </w:r>
    </w:p>
    <w:p w14:paraId="26DFB335" w14:textId="527336E7" w:rsidR="001F0950" w:rsidRDefault="001F0950" w:rsidP="008416DD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Welfare </w:t>
      </w:r>
      <w:r w:rsidR="008416DD">
        <w:rPr>
          <w:b/>
          <w:color w:val="FF0000"/>
        </w:rPr>
        <w:t>f</w:t>
      </w:r>
      <w:r>
        <w:rPr>
          <w:b/>
          <w:color w:val="FF0000"/>
        </w:rPr>
        <w:t xml:space="preserve">acilities </w:t>
      </w:r>
    </w:p>
    <w:p w14:paraId="6EEACEF2" w14:textId="77777777" w:rsidR="001F0950" w:rsidRDefault="001F0950" w:rsidP="008416DD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Temporary lighting systems</w:t>
      </w:r>
    </w:p>
    <w:p w14:paraId="4111F9D3" w14:textId="1EAD0AE6" w:rsidR="001F0950" w:rsidRDefault="001F0950" w:rsidP="008416DD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Access and </w:t>
      </w:r>
      <w:r w:rsidR="008416DD">
        <w:rPr>
          <w:b/>
          <w:color w:val="FF0000"/>
        </w:rPr>
        <w:t>e</w:t>
      </w:r>
      <w:r>
        <w:rPr>
          <w:b/>
          <w:color w:val="FF0000"/>
        </w:rPr>
        <w:t xml:space="preserve">gress points  </w:t>
      </w:r>
    </w:p>
    <w:p w14:paraId="69A9DA4F" w14:textId="77777777" w:rsidR="001F0950" w:rsidRDefault="001F0950" w:rsidP="001F0950">
      <w:pPr>
        <w:pStyle w:val="Answer"/>
        <w:ind w:left="1077"/>
      </w:pPr>
    </w:p>
    <w:p w14:paraId="212E26CC" w14:textId="00CD5458" w:rsidR="001F0950" w:rsidRDefault="001F0950" w:rsidP="001F0950">
      <w:pPr>
        <w:pStyle w:val="Answer"/>
        <w:numPr>
          <w:ilvl w:val="0"/>
          <w:numId w:val="35"/>
        </w:numPr>
      </w:pPr>
      <w:r>
        <w:t>Explain how poor investment in infrastructure can affect a local environment</w:t>
      </w:r>
      <w:r w:rsidR="008416DD">
        <w:t>.</w:t>
      </w:r>
    </w:p>
    <w:p w14:paraId="6085861A" w14:textId="6F87D3FF" w:rsidR="001F0950" w:rsidRDefault="001F0950" w:rsidP="008416DD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Poor infrastructure investment can have a negative impact</w:t>
      </w:r>
      <w:r w:rsidR="008416DD">
        <w:rPr>
          <w:b/>
          <w:color w:val="FF0000"/>
        </w:rPr>
        <w:t xml:space="preserve">. It can </w:t>
      </w:r>
      <w:r>
        <w:rPr>
          <w:b/>
          <w:color w:val="FF0000"/>
        </w:rPr>
        <w:t xml:space="preserve">increase supply chain costs, </w:t>
      </w:r>
      <w:r w:rsidR="008416DD">
        <w:rPr>
          <w:b/>
          <w:color w:val="FF0000"/>
        </w:rPr>
        <w:t xml:space="preserve">contribute to </w:t>
      </w:r>
      <w:r>
        <w:rPr>
          <w:b/>
          <w:color w:val="FF0000"/>
        </w:rPr>
        <w:t xml:space="preserve">a reduction in employment and present safety concerns. </w:t>
      </w:r>
    </w:p>
    <w:p w14:paraId="7D76729A" w14:textId="77777777" w:rsidR="001F0950" w:rsidRDefault="001F0950" w:rsidP="001F0950">
      <w:pPr>
        <w:pStyle w:val="Answer"/>
      </w:pPr>
    </w:p>
    <w:p w14:paraId="44178903" w14:textId="4D3A3327" w:rsidR="001F0950" w:rsidRDefault="001F0950" w:rsidP="001F0950">
      <w:pPr>
        <w:pStyle w:val="Answer"/>
        <w:numPr>
          <w:ilvl w:val="0"/>
          <w:numId w:val="35"/>
        </w:numPr>
      </w:pPr>
      <w:r>
        <w:t xml:space="preserve">Explain the importance of infrastructure </w:t>
      </w:r>
      <w:r w:rsidR="008416DD">
        <w:t>in terms of</w:t>
      </w:r>
      <w:r>
        <w:t xml:space="preserve"> supply chains</w:t>
      </w:r>
      <w:r w:rsidR="008416DD">
        <w:t>.</w:t>
      </w:r>
      <w:r>
        <w:t xml:space="preserve"> </w:t>
      </w:r>
    </w:p>
    <w:p w14:paraId="55F016B9" w14:textId="045F2203" w:rsidR="001F0950" w:rsidRDefault="001F0950" w:rsidP="008416DD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Well designed and operational infrastructure can positively contribute to supply chain distribution and </w:t>
      </w:r>
      <w:r w:rsidR="008416DD">
        <w:rPr>
          <w:b/>
          <w:color w:val="FF0000"/>
        </w:rPr>
        <w:t xml:space="preserve">the </w:t>
      </w:r>
      <w:r>
        <w:rPr>
          <w:b/>
          <w:color w:val="FF0000"/>
        </w:rPr>
        <w:t xml:space="preserve">export and import of products and services.  </w:t>
      </w:r>
    </w:p>
    <w:p w14:paraId="24BBCFBF" w14:textId="77777777" w:rsidR="001F0950" w:rsidRDefault="001F0950" w:rsidP="001F0950">
      <w:pPr>
        <w:pStyle w:val="Answer"/>
      </w:pPr>
    </w:p>
    <w:p w14:paraId="541D924D" w14:textId="5A461CAF" w:rsidR="001F0950" w:rsidRDefault="008416DD" w:rsidP="001F0950">
      <w:pPr>
        <w:pStyle w:val="Answer"/>
        <w:numPr>
          <w:ilvl w:val="0"/>
          <w:numId w:val="35"/>
        </w:numPr>
      </w:pPr>
      <w:r>
        <w:t>What types of pollution might infrastructure create?</w:t>
      </w:r>
      <w:r w:rsidR="001F0950">
        <w:t xml:space="preserve"> </w:t>
      </w:r>
    </w:p>
    <w:p w14:paraId="5F627A3E" w14:textId="08FF33C4" w:rsidR="001F0950" w:rsidRDefault="001F0950" w:rsidP="008416DD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Infrastructure </w:t>
      </w:r>
      <w:r w:rsidR="008416DD">
        <w:rPr>
          <w:b/>
          <w:color w:val="FF0000"/>
        </w:rPr>
        <w:t>may cause</w:t>
      </w:r>
      <w:r>
        <w:rPr>
          <w:b/>
          <w:color w:val="FF0000"/>
        </w:rPr>
        <w:t xml:space="preserve"> air, noise</w:t>
      </w:r>
      <w:r w:rsidR="008416DD">
        <w:rPr>
          <w:b/>
          <w:color w:val="FF0000"/>
        </w:rPr>
        <w:t xml:space="preserve"> and</w:t>
      </w:r>
      <w:r>
        <w:rPr>
          <w:b/>
          <w:color w:val="FF0000"/>
        </w:rPr>
        <w:t xml:space="preserve"> water </w:t>
      </w:r>
      <w:r w:rsidR="008416DD">
        <w:rPr>
          <w:b/>
          <w:color w:val="FF0000"/>
        </w:rPr>
        <w:t>pollution</w:t>
      </w:r>
      <w:r>
        <w:rPr>
          <w:b/>
          <w:color w:val="FF0000"/>
        </w:rPr>
        <w:t xml:space="preserve">. </w:t>
      </w:r>
    </w:p>
    <w:p w14:paraId="5FF88293" w14:textId="77777777" w:rsidR="001F0950" w:rsidRDefault="001F0950" w:rsidP="001F0950">
      <w:pPr>
        <w:pStyle w:val="Answer"/>
        <w:ind w:left="1077"/>
      </w:pPr>
    </w:p>
    <w:p w14:paraId="36CA059C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A3930" w14:textId="77777777" w:rsidR="00D1161E" w:rsidRDefault="00D1161E">
      <w:pPr>
        <w:spacing w:before="0" w:after="0"/>
      </w:pPr>
      <w:r>
        <w:separator/>
      </w:r>
    </w:p>
  </w:endnote>
  <w:endnote w:type="continuationSeparator" w:id="0">
    <w:p w14:paraId="160C5BEB" w14:textId="77777777" w:rsidR="00D1161E" w:rsidRDefault="00D116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0FB95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2266A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CB5C326" wp14:editId="640C899B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2C46427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343027C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B5C3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22C46427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343027C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007E270" wp14:editId="5986C87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1161E">
      <w:fldChar w:fldCharType="begin"/>
    </w:r>
    <w:r w:rsidR="00D1161E">
      <w:instrText xml:space="preserve"> NUMPAGES   \* MERGEFORMAT </w:instrText>
    </w:r>
    <w:r w:rsidR="00D1161E">
      <w:fldChar w:fldCharType="separate"/>
    </w:r>
    <w:r w:rsidR="00F03E33">
      <w:t>1</w:t>
    </w:r>
    <w:r w:rsidR="00D1161E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C35C6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983D5" w14:textId="77777777" w:rsidR="00D1161E" w:rsidRDefault="00D1161E">
      <w:pPr>
        <w:spacing w:before="0" w:after="0"/>
      </w:pPr>
      <w:r>
        <w:separator/>
      </w:r>
    </w:p>
  </w:footnote>
  <w:footnote w:type="continuationSeparator" w:id="0">
    <w:p w14:paraId="4F9BBEED" w14:textId="77777777" w:rsidR="00D1161E" w:rsidRDefault="00D1161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12AE2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C2D54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2BDBE4F" wp14:editId="643AAD3F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7B33EEB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A152DD7" wp14:editId="598C76C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448CE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28C63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5318D"/>
    <w:multiLevelType w:val="hybridMultilevel"/>
    <w:tmpl w:val="524CAB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950"/>
    <w:rsid w:val="00002DC1"/>
    <w:rsid w:val="000033BD"/>
    <w:rsid w:val="0007243A"/>
    <w:rsid w:val="00082C62"/>
    <w:rsid w:val="000B231F"/>
    <w:rsid w:val="000C1804"/>
    <w:rsid w:val="000E194B"/>
    <w:rsid w:val="000E4FE3"/>
    <w:rsid w:val="00110217"/>
    <w:rsid w:val="00152AC3"/>
    <w:rsid w:val="00156AF3"/>
    <w:rsid w:val="0019491D"/>
    <w:rsid w:val="001F0950"/>
    <w:rsid w:val="001F74AD"/>
    <w:rsid w:val="002D07A8"/>
    <w:rsid w:val="002D42F7"/>
    <w:rsid w:val="003405EA"/>
    <w:rsid w:val="003916EC"/>
    <w:rsid w:val="003F7F14"/>
    <w:rsid w:val="00404B31"/>
    <w:rsid w:val="00474F67"/>
    <w:rsid w:val="0048500D"/>
    <w:rsid w:val="004B6469"/>
    <w:rsid w:val="00524E1B"/>
    <w:rsid w:val="006124C0"/>
    <w:rsid w:val="006135C0"/>
    <w:rsid w:val="006642FD"/>
    <w:rsid w:val="006807B0"/>
    <w:rsid w:val="00691B95"/>
    <w:rsid w:val="006B30C3"/>
    <w:rsid w:val="006B798A"/>
    <w:rsid w:val="006D3AA3"/>
    <w:rsid w:val="006D4994"/>
    <w:rsid w:val="006E1028"/>
    <w:rsid w:val="006E19C2"/>
    <w:rsid w:val="006F7BAF"/>
    <w:rsid w:val="00797FA7"/>
    <w:rsid w:val="008416DD"/>
    <w:rsid w:val="008C1F1C"/>
    <w:rsid w:val="008D47A6"/>
    <w:rsid w:val="009975A0"/>
    <w:rsid w:val="009C5C6E"/>
    <w:rsid w:val="00A2454C"/>
    <w:rsid w:val="00AE245C"/>
    <w:rsid w:val="00B02854"/>
    <w:rsid w:val="00B054EC"/>
    <w:rsid w:val="00B634AC"/>
    <w:rsid w:val="00BE2C21"/>
    <w:rsid w:val="00C01D20"/>
    <w:rsid w:val="00C06474"/>
    <w:rsid w:val="00C202BF"/>
    <w:rsid w:val="00C60F10"/>
    <w:rsid w:val="00C858D7"/>
    <w:rsid w:val="00C92F19"/>
    <w:rsid w:val="00CC3B85"/>
    <w:rsid w:val="00D073BC"/>
    <w:rsid w:val="00D1161E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2F79FD"/>
  <w15:docId w15:val="{5F598AD0-ECB0-4BF5-9ADE-EF7359E58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98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3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C:\Users\jgboa\AppData\Local\Temp\Temp3_wetransfer-cd4365.zip\ST BLANK WS Learner BSE.dotx</Template>
  <TotalTime>11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5</cp:revision>
  <cp:lastPrinted>2013-05-15T12:05:00Z</cp:lastPrinted>
  <dcterms:created xsi:type="dcterms:W3CDTF">2021-07-06T08:45:00Z</dcterms:created>
  <dcterms:modified xsi:type="dcterms:W3CDTF">2021-07-23T07:10:00Z</dcterms:modified>
</cp:coreProperties>
</file>