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9EF5" w14:textId="169F2351" w:rsidR="00B408B2" w:rsidRDefault="00D93C13" w:rsidP="00B408B2">
      <w:pPr>
        <w:pStyle w:val="Unittitle"/>
      </w:pPr>
      <w:r>
        <w:t>7. Building technology principles</w:t>
      </w:r>
      <w:r w:rsidR="00B408B2">
        <w:t xml:space="preserve">  </w:t>
      </w:r>
    </w:p>
    <w:p w14:paraId="5283EC94" w14:textId="15C3E5FF" w:rsidR="00B408B2" w:rsidRDefault="00B408B2" w:rsidP="00B408B2">
      <w:pPr>
        <w:pStyle w:val="Heading1"/>
      </w:pPr>
      <w:r>
        <w:t xml:space="preserve">Worksheet </w:t>
      </w:r>
      <w:r w:rsidR="00811552">
        <w:t>17</w:t>
      </w:r>
      <w:r>
        <w:t xml:space="preserve">: </w:t>
      </w:r>
      <w:r w:rsidR="00915729">
        <w:t>Building regulations</w:t>
      </w:r>
      <w:r>
        <w:t xml:space="preserve"> </w:t>
      </w:r>
      <w:r w:rsidR="00811552">
        <w:t>(learner)</w:t>
      </w:r>
    </w:p>
    <w:p w14:paraId="2A17BFDC" w14:textId="77777777" w:rsidR="00B408B2" w:rsidRDefault="00B408B2" w:rsidP="00B408B2">
      <w:pPr>
        <w:pStyle w:val="Answer"/>
      </w:pPr>
    </w:p>
    <w:p w14:paraId="0BD18EF7" w14:textId="77777777" w:rsidR="00257439" w:rsidRDefault="00B408B2" w:rsidP="00B408B2">
      <w:pPr>
        <w:pStyle w:val="Answer"/>
        <w:numPr>
          <w:ilvl w:val="0"/>
          <w:numId w:val="36"/>
        </w:numPr>
      </w:pPr>
      <w:r>
        <w:t>Explain the purpose of the building regulations</w:t>
      </w:r>
      <w:r w:rsidR="00257439">
        <w:t>.</w:t>
      </w:r>
    </w:p>
    <w:p w14:paraId="4AC411E9" w14:textId="77777777" w:rsidR="00257439" w:rsidRDefault="00257439" w:rsidP="00257439">
      <w:pPr>
        <w:pStyle w:val="Answer"/>
      </w:pPr>
    </w:p>
    <w:p w14:paraId="377FEEA1" w14:textId="77777777" w:rsidR="00257439" w:rsidRDefault="00257439" w:rsidP="00257439">
      <w:pPr>
        <w:pStyle w:val="Answer"/>
      </w:pPr>
    </w:p>
    <w:p w14:paraId="0CF73640" w14:textId="77777777" w:rsidR="00257439" w:rsidRDefault="00257439" w:rsidP="00257439">
      <w:pPr>
        <w:pStyle w:val="Answer"/>
      </w:pPr>
    </w:p>
    <w:p w14:paraId="6C282972" w14:textId="41F27174" w:rsidR="00B408B2" w:rsidRDefault="00B408B2" w:rsidP="00257439">
      <w:pPr>
        <w:pStyle w:val="Answer"/>
      </w:pPr>
      <w:r>
        <w:t xml:space="preserve"> </w:t>
      </w:r>
    </w:p>
    <w:p w14:paraId="5BCAE20A" w14:textId="77777777" w:rsidR="00B408B2" w:rsidRDefault="00B408B2" w:rsidP="00B408B2">
      <w:pPr>
        <w:pStyle w:val="Answer"/>
        <w:ind w:left="0"/>
      </w:pPr>
    </w:p>
    <w:p w14:paraId="66378CA8" w14:textId="77777777" w:rsidR="00257439" w:rsidRDefault="00B408B2" w:rsidP="00B408B2">
      <w:pPr>
        <w:pStyle w:val="Answer"/>
        <w:numPr>
          <w:ilvl w:val="0"/>
          <w:numId w:val="36"/>
        </w:numPr>
      </w:pPr>
      <w:r>
        <w:t>Explain how building regulations are enforced</w:t>
      </w:r>
      <w:r w:rsidR="00257439">
        <w:t>.</w:t>
      </w:r>
    </w:p>
    <w:p w14:paraId="5905C6B4" w14:textId="77777777" w:rsidR="00257439" w:rsidRDefault="00257439" w:rsidP="00257439">
      <w:pPr>
        <w:pStyle w:val="Answer"/>
      </w:pPr>
    </w:p>
    <w:p w14:paraId="455EFD0D" w14:textId="77777777" w:rsidR="00257439" w:rsidRDefault="00257439" w:rsidP="00257439">
      <w:pPr>
        <w:pStyle w:val="Answer"/>
      </w:pPr>
    </w:p>
    <w:p w14:paraId="7FDA07F1" w14:textId="77777777" w:rsidR="00257439" w:rsidRDefault="00257439" w:rsidP="00257439">
      <w:pPr>
        <w:pStyle w:val="Answer"/>
      </w:pPr>
    </w:p>
    <w:p w14:paraId="114E7B91" w14:textId="6A6FB0B1" w:rsidR="00B408B2" w:rsidRDefault="00B408B2" w:rsidP="00257439">
      <w:pPr>
        <w:pStyle w:val="Answer"/>
      </w:pPr>
    </w:p>
    <w:p w14:paraId="0AE72CAA" w14:textId="77777777" w:rsidR="00B408B2" w:rsidRDefault="00B408B2" w:rsidP="00B408B2">
      <w:pPr>
        <w:pStyle w:val="Answer"/>
        <w:ind w:left="0"/>
      </w:pPr>
    </w:p>
    <w:p w14:paraId="1076036B" w14:textId="77777777" w:rsidR="00257439" w:rsidRDefault="00257439" w:rsidP="00B408B2">
      <w:pPr>
        <w:pStyle w:val="Answer"/>
        <w:numPr>
          <w:ilvl w:val="0"/>
          <w:numId w:val="36"/>
        </w:numPr>
      </w:pPr>
      <w:r>
        <w:t>List</w:t>
      </w:r>
      <w:r w:rsidR="00B408B2">
        <w:t xml:space="preserve"> the roles and responsibilities of </w:t>
      </w:r>
      <w:r>
        <w:t>a</w:t>
      </w:r>
      <w:r w:rsidR="00B408B2">
        <w:t xml:space="preserve"> building control officer</w:t>
      </w:r>
      <w:r>
        <w:t>.</w:t>
      </w:r>
    </w:p>
    <w:p w14:paraId="0282ACCF" w14:textId="77777777" w:rsidR="00257439" w:rsidRDefault="00257439" w:rsidP="00257439">
      <w:pPr>
        <w:pStyle w:val="Answer"/>
      </w:pPr>
    </w:p>
    <w:p w14:paraId="3DDC37CA" w14:textId="77777777" w:rsidR="00257439" w:rsidRDefault="00257439" w:rsidP="00257439">
      <w:pPr>
        <w:pStyle w:val="Answer"/>
      </w:pPr>
    </w:p>
    <w:p w14:paraId="0DF8E41C" w14:textId="77777777" w:rsidR="00257439" w:rsidRDefault="00257439" w:rsidP="00257439">
      <w:pPr>
        <w:pStyle w:val="Answer"/>
      </w:pPr>
    </w:p>
    <w:p w14:paraId="61A93811" w14:textId="2053BB00" w:rsidR="00B408B2" w:rsidRDefault="00B408B2" w:rsidP="00257439">
      <w:pPr>
        <w:pStyle w:val="Answer"/>
      </w:pPr>
    </w:p>
    <w:p w14:paraId="33D8DADD" w14:textId="77777777" w:rsidR="00B408B2" w:rsidRDefault="00B408B2" w:rsidP="00B408B2">
      <w:pPr>
        <w:pStyle w:val="Answer"/>
        <w:ind w:left="0"/>
      </w:pPr>
    </w:p>
    <w:p w14:paraId="5F1881F8" w14:textId="77777777" w:rsidR="00ED5510" w:rsidRDefault="00ED5510" w:rsidP="00B408B2">
      <w:pPr>
        <w:pStyle w:val="Answer"/>
        <w:numPr>
          <w:ilvl w:val="0"/>
          <w:numId w:val="36"/>
        </w:numPr>
      </w:pPr>
      <w:r>
        <w:t>What legislation is associated with building regulations?</w:t>
      </w:r>
    </w:p>
    <w:p w14:paraId="6A42173E" w14:textId="77777777" w:rsidR="00ED5510" w:rsidRDefault="00ED5510" w:rsidP="00ED5510">
      <w:pPr>
        <w:pStyle w:val="Answer"/>
      </w:pPr>
    </w:p>
    <w:p w14:paraId="210E99E9" w14:textId="77777777" w:rsidR="00ED5510" w:rsidRDefault="00ED5510" w:rsidP="00ED5510">
      <w:pPr>
        <w:pStyle w:val="Answer"/>
      </w:pPr>
    </w:p>
    <w:p w14:paraId="72F47320" w14:textId="77777777" w:rsidR="00ED5510" w:rsidRDefault="00ED5510" w:rsidP="00ED5510">
      <w:pPr>
        <w:pStyle w:val="Answer"/>
      </w:pPr>
    </w:p>
    <w:p w14:paraId="21511F56" w14:textId="26F17D06" w:rsidR="00B408B2" w:rsidRDefault="00B408B2" w:rsidP="00ED5510">
      <w:pPr>
        <w:pStyle w:val="Answer"/>
      </w:pPr>
    </w:p>
    <w:p w14:paraId="402BF1EC" w14:textId="77777777" w:rsidR="00B408B2" w:rsidRDefault="00B408B2" w:rsidP="00B408B2">
      <w:pPr>
        <w:pStyle w:val="Answer"/>
        <w:ind w:left="0"/>
      </w:pPr>
    </w:p>
    <w:p w14:paraId="70ECAFBE" w14:textId="10443201" w:rsidR="00B408B2" w:rsidRDefault="00B408B2" w:rsidP="00B408B2">
      <w:pPr>
        <w:pStyle w:val="Answer"/>
        <w:numPr>
          <w:ilvl w:val="0"/>
          <w:numId w:val="36"/>
        </w:numPr>
      </w:pPr>
      <w:r>
        <w:t>Explain the possible consequences of failing to abide by building regulations</w:t>
      </w:r>
      <w:r w:rsidR="00ED5510">
        <w:t>.</w:t>
      </w:r>
    </w:p>
    <w:p w14:paraId="233F142D" w14:textId="45F5C496" w:rsidR="00ED5510" w:rsidRDefault="00ED5510" w:rsidP="00ED5510">
      <w:pPr>
        <w:pStyle w:val="Answer"/>
      </w:pPr>
    </w:p>
    <w:p w14:paraId="008377DA" w14:textId="4E999300" w:rsidR="00ED5510" w:rsidRDefault="00ED5510" w:rsidP="00ED5510">
      <w:pPr>
        <w:pStyle w:val="Answer"/>
      </w:pPr>
    </w:p>
    <w:p w14:paraId="74A958AA" w14:textId="1FBB6C1E" w:rsidR="00ED5510" w:rsidRDefault="00ED5510" w:rsidP="00ED5510">
      <w:pPr>
        <w:pStyle w:val="Answer"/>
      </w:pPr>
    </w:p>
    <w:p w14:paraId="742F8633" w14:textId="5E3C416B" w:rsidR="00ED5510" w:rsidRDefault="00ED5510" w:rsidP="00ED5510">
      <w:pPr>
        <w:pStyle w:val="Answer"/>
      </w:pPr>
    </w:p>
    <w:p w14:paraId="48A69F7B" w14:textId="3B4103F5" w:rsidR="00ED5510" w:rsidRDefault="00ED5510" w:rsidP="00ED5510">
      <w:pPr>
        <w:pStyle w:val="Answer"/>
      </w:pPr>
    </w:p>
    <w:p w14:paraId="4841926A" w14:textId="169AC021" w:rsidR="00ED5510" w:rsidRDefault="00ED5510" w:rsidP="00ED5510">
      <w:pPr>
        <w:pStyle w:val="Answer"/>
      </w:pPr>
    </w:p>
    <w:p w14:paraId="49C980BD" w14:textId="525CA8D4" w:rsidR="00ED5510" w:rsidRDefault="00ED5510" w:rsidP="00ED5510">
      <w:pPr>
        <w:pStyle w:val="Answer"/>
      </w:pPr>
    </w:p>
    <w:p w14:paraId="47C5A282" w14:textId="77777777" w:rsidR="00ED5510" w:rsidRDefault="00ED5510" w:rsidP="00ED5510">
      <w:pPr>
        <w:pStyle w:val="Answer"/>
      </w:pPr>
    </w:p>
    <w:p w14:paraId="431EF107" w14:textId="77777777" w:rsidR="00B408B2" w:rsidRDefault="00B408B2" w:rsidP="00B408B2">
      <w:pPr>
        <w:pStyle w:val="Answer"/>
        <w:ind w:left="0"/>
      </w:pPr>
    </w:p>
    <w:p w14:paraId="15116DB1" w14:textId="4DE3FB65" w:rsidR="00B408B2" w:rsidRDefault="00ED5510" w:rsidP="00B408B2">
      <w:pPr>
        <w:pStyle w:val="Answer"/>
        <w:numPr>
          <w:ilvl w:val="0"/>
          <w:numId w:val="36"/>
        </w:numPr>
      </w:pPr>
      <w:r>
        <w:lastRenderedPageBreak/>
        <w:t>Give two advantages of building notices.</w:t>
      </w:r>
    </w:p>
    <w:p w14:paraId="3E303918" w14:textId="5B0B1AAB" w:rsidR="00ED5510" w:rsidRDefault="00ED5510" w:rsidP="00ED5510">
      <w:pPr>
        <w:pStyle w:val="Answer"/>
      </w:pPr>
    </w:p>
    <w:p w14:paraId="540B00DD" w14:textId="452D09F5" w:rsidR="00ED5510" w:rsidRDefault="00ED5510" w:rsidP="00ED5510">
      <w:pPr>
        <w:pStyle w:val="Answer"/>
      </w:pPr>
    </w:p>
    <w:p w14:paraId="7F7FE1D7" w14:textId="203415EF" w:rsidR="00B408B2" w:rsidRDefault="00B408B2" w:rsidP="00B408B2">
      <w:pPr>
        <w:pStyle w:val="Answer"/>
        <w:ind w:left="0"/>
      </w:pPr>
    </w:p>
    <w:p w14:paraId="093A44C6" w14:textId="1B6D1655" w:rsidR="00ED5510" w:rsidRDefault="00ED5510" w:rsidP="00B408B2">
      <w:pPr>
        <w:pStyle w:val="Answer"/>
        <w:ind w:left="0"/>
      </w:pPr>
    </w:p>
    <w:p w14:paraId="42FE6969" w14:textId="351EB344" w:rsidR="00ED5510" w:rsidRDefault="00ED5510" w:rsidP="00B408B2">
      <w:pPr>
        <w:pStyle w:val="Answer"/>
        <w:ind w:left="0"/>
      </w:pPr>
    </w:p>
    <w:p w14:paraId="75D01489" w14:textId="77777777" w:rsidR="00ED5510" w:rsidRDefault="00ED5510" w:rsidP="00B408B2">
      <w:pPr>
        <w:pStyle w:val="Answer"/>
        <w:ind w:left="0"/>
      </w:pPr>
    </w:p>
    <w:p w14:paraId="2D0BD84E" w14:textId="77777777" w:rsidR="00ED5510" w:rsidRDefault="00B408B2" w:rsidP="00B408B2">
      <w:pPr>
        <w:pStyle w:val="Answer"/>
        <w:numPr>
          <w:ilvl w:val="0"/>
          <w:numId w:val="36"/>
        </w:numPr>
      </w:pPr>
      <w:r>
        <w:t>Explain the possible consequences of unauthorised building work</w:t>
      </w:r>
      <w:r w:rsidR="00ED5510">
        <w:t>.</w:t>
      </w:r>
    </w:p>
    <w:p w14:paraId="5C218B50" w14:textId="77777777" w:rsidR="00ED5510" w:rsidRDefault="00ED5510" w:rsidP="00ED5510">
      <w:pPr>
        <w:pStyle w:val="Answer"/>
      </w:pPr>
    </w:p>
    <w:p w14:paraId="724A4C73" w14:textId="4AB0CDFF" w:rsidR="00ED5510" w:rsidRDefault="00ED5510" w:rsidP="00ED5510">
      <w:pPr>
        <w:pStyle w:val="Answer"/>
      </w:pPr>
    </w:p>
    <w:p w14:paraId="7BDB7DC9" w14:textId="77777777" w:rsidR="00ED5510" w:rsidRDefault="00ED5510" w:rsidP="00ED5510">
      <w:pPr>
        <w:pStyle w:val="Answer"/>
      </w:pPr>
    </w:p>
    <w:p w14:paraId="39CC67AD" w14:textId="77777777" w:rsidR="00ED5510" w:rsidRDefault="00ED5510" w:rsidP="00ED5510">
      <w:pPr>
        <w:pStyle w:val="Answer"/>
      </w:pPr>
    </w:p>
    <w:p w14:paraId="6807E113" w14:textId="2763C6BF" w:rsidR="00B408B2" w:rsidRDefault="00B408B2" w:rsidP="00ED5510">
      <w:pPr>
        <w:pStyle w:val="Answer"/>
      </w:pPr>
      <w:r>
        <w:t xml:space="preserve"> </w:t>
      </w:r>
    </w:p>
    <w:p w14:paraId="11528C5E" w14:textId="77777777" w:rsidR="00B408B2" w:rsidRDefault="00B408B2" w:rsidP="00B408B2">
      <w:pPr>
        <w:pStyle w:val="ListParagraph"/>
      </w:pPr>
    </w:p>
    <w:p w14:paraId="26DFAC4B" w14:textId="2E75732B" w:rsidR="00B408B2" w:rsidRDefault="00B408B2" w:rsidP="00B408B2">
      <w:pPr>
        <w:pStyle w:val="Answer"/>
        <w:numPr>
          <w:ilvl w:val="0"/>
          <w:numId w:val="36"/>
        </w:numPr>
      </w:pPr>
      <w:r>
        <w:t>Sketch a diagram to demonstrate at what points inspections are carried out</w:t>
      </w:r>
      <w:r w:rsidR="00ED5510">
        <w:t>.</w:t>
      </w:r>
      <w:r>
        <w:t xml:space="preserve"> </w:t>
      </w:r>
    </w:p>
    <w:p w14:paraId="6DE19149" w14:textId="77777777" w:rsidR="00B408B2" w:rsidRDefault="00B408B2" w:rsidP="00B408B2">
      <w:pPr>
        <w:pStyle w:val="Answer"/>
        <w:ind w:left="360"/>
      </w:pPr>
    </w:p>
    <w:p w14:paraId="018F87C6" w14:textId="77777777" w:rsidR="00B408B2" w:rsidRDefault="00B408B2" w:rsidP="00B408B2">
      <w:pPr>
        <w:pStyle w:val="Answer"/>
        <w:ind w:left="360"/>
      </w:pPr>
    </w:p>
    <w:p w14:paraId="7A5859EB" w14:textId="77777777" w:rsidR="00B408B2" w:rsidRDefault="00B408B2" w:rsidP="00B408B2">
      <w:pPr>
        <w:pStyle w:val="Answer"/>
        <w:ind w:left="0"/>
      </w:pPr>
    </w:p>
    <w:p w14:paraId="2A7E85E8" w14:textId="77777777" w:rsidR="00B408B2" w:rsidRDefault="00B408B2" w:rsidP="00B408B2">
      <w:pPr>
        <w:pStyle w:val="Answer"/>
        <w:ind w:left="0"/>
      </w:pPr>
    </w:p>
    <w:p w14:paraId="52E3EC1F" w14:textId="77777777" w:rsidR="00B408B2" w:rsidRDefault="00B408B2" w:rsidP="00B408B2">
      <w:pPr>
        <w:pStyle w:val="Answer"/>
        <w:ind w:left="0"/>
      </w:pPr>
    </w:p>
    <w:p w14:paraId="0CE64F1C" w14:textId="77777777" w:rsidR="00B408B2" w:rsidRDefault="00B408B2" w:rsidP="00B408B2">
      <w:pPr>
        <w:pStyle w:val="Normalnumberedlist"/>
        <w:numPr>
          <w:ilvl w:val="0"/>
          <w:numId w:val="0"/>
        </w:numPr>
        <w:ind w:left="720"/>
      </w:pPr>
    </w:p>
    <w:p w14:paraId="7A75A395" w14:textId="77777777" w:rsidR="00B408B2" w:rsidRDefault="00B408B2" w:rsidP="00B408B2">
      <w:pPr>
        <w:rPr>
          <w:rFonts w:cs="Arial"/>
          <w:szCs w:val="22"/>
        </w:rPr>
      </w:pPr>
    </w:p>
    <w:p w14:paraId="0E119719" w14:textId="77777777" w:rsidR="00B408B2" w:rsidRDefault="00B408B2" w:rsidP="00B408B2">
      <w:pPr>
        <w:pStyle w:val="Answer"/>
      </w:pPr>
    </w:p>
    <w:p w14:paraId="21149696" w14:textId="77777777" w:rsidR="006E1028" w:rsidRPr="00B408B2" w:rsidRDefault="006E1028" w:rsidP="00B408B2"/>
    <w:sectPr w:rsidR="006E1028" w:rsidRPr="00B408B2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2235" w14:textId="77777777" w:rsidR="00010ABC" w:rsidRDefault="00010ABC">
      <w:pPr>
        <w:spacing w:before="0" w:after="0"/>
      </w:pPr>
      <w:r>
        <w:separator/>
      </w:r>
    </w:p>
  </w:endnote>
  <w:endnote w:type="continuationSeparator" w:id="0">
    <w:p w14:paraId="7FAA943B" w14:textId="77777777" w:rsidR="00010ABC" w:rsidRDefault="00010A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7636" w14:textId="77777777" w:rsidR="00010ABC" w:rsidRDefault="00010ABC">
      <w:pPr>
        <w:spacing w:before="0" w:after="0"/>
      </w:pPr>
      <w:r>
        <w:separator/>
      </w:r>
    </w:p>
  </w:footnote>
  <w:footnote w:type="continuationSeparator" w:id="0">
    <w:p w14:paraId="3FB43F5B" w14:textId="77777777" w:rsidR="00010ABC" w:rsidRDefault="00010A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954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10ABC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57439"/>
    <w:rsid w:val="002D07A8"/>
    <w:rsid w:val="003405EA"/>
    <w:rsid w:val="003916EC"/>
    <w:rsid w:val="003F7F14"/>
    <w:rsid w:val="00404B31"/>
    <w:rsid w:val="00474F67"/>
    <w:rsid w:val="0048500D"/>
    <w:rsid w:val="004B36BA"/>
    <w:rsid w:val="00524E1B"/>
    <w:rsid w:val="005E6C3C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890"/>
    <w:rsid w:val="00797FA7"/>
    <w:rsid w:val="00811552"/>
    <w:rsid w:val="00816336"/>
    <w:rsid w:val="008C1F1C"/>
    <w:rsid w:val="008D47A6"/>
    <w:rsid w:val="00915729"/>
    <w:rsid w:val="009975A0"/>
    <w:rsid w:val="009C5C6E"/>
    <w:rsid w:val="00A2454C"/>
    <w:rsid w:val="00AE245C"/>
    <w:rsid w:val="00B054EC"/>
    <w:rsid w:val="00B408B2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3C13"/>
    <w:rsid w:val="00DA2485"/>
    <w:rsid w:val="00DE29A8"/>
    <w:rsid w:val="00ED5510"/>
    <w:rsid w:val="00F03E33"/>
    <w:rsid w:val="00F15749"/>
    <w:rsid w:val="00F42A36"/>
    <w:rsid w:val="00F82617"/>
    <w:rsid w:val="00F967EC"/>
    <w:rsid w:val="00FA239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8B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4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8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2021-07-06T08:50:00Z</dcterms:created>
  <dcterms:modified xsi:type="dcterms:W3CDTF">2021-07-23T07:11:00Z</dcterms:modified>
</cp:coreProperties>
</file>