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BF38" w14:textId="77777777" w:rsidR="00FF738E" w:rsidRDefault="00FF738E" w:rsidP="00634D2D">
      <w:pPr>
        <w:pStyle w:val="Unittitle"/>
      </w:pPr>
    </w:p>
    <w:p w14:paraId="679FE6EE" w14:textId="3A24F608" w:rsidR="00634D2D" w:rsidRDefault="008F5621" w:rsidP="00634D2D">
      <w:pPr>
        <w:pStyle w:val="Unittitle"/>
      </w:pPr>
      <w:r>
        <w:t>7. Building technology principles</w:t>
      </w:r>
      <w:r w:rsidR="00634D2D">
        <w:t xml:space="preserve"> </w:t>
      </w:r>
    </w:p>
    <w:p w14:paraId="7C6B22A2" w14:textId="2AD77514" w:rsidR="00634D2D" w:rsidRDefault="001A3ABF" w:rsidP="00634D2D">
      <w:pPr>
        <w:pStyle w:val="Heading1"/>
      </w:pPr>
      <w:r>
        <w:t xml:space="preserve">Worksheet </w:t>
      </w:r>
      <w:r w:rsidR="00AD2B22">
        <w:t>19</w:t>
      </w:r>
      <w:r w:rsidR="00634D2D">
        <w:t>: Manufacturers</w:t>
      </w:r>
      <w:r>
        <w:t>’</w:t>
      </w:r>
      <w:r w:rsidR="00634D2D">
        <w:t xml:space="preserve"> </w:t>
      </w:r>
      <w:r>
        <w:t>i</w:t>
      </w:r>
      <w:r w:rsidR="00634D2D">
        <w:t>nstructions</w:t>
      </w:r>
      <w:r>
        <w:t xml:space="preserve"> (tutor)</w:t>
      </w:r>
      <w:r w:rsidR="00634D2D">
        <w:t xml:space="preserve"> </w:t>
      </w:r>
    </w:p>
    <w:p w14:paraId="351C8974" w14:textId="3FC166DA" w:rsidR="00634D2D" w:rsidRDefault="00634D2D" w:rsidP="00634D2D">
      <w:pPr>
        <w:pStyle w:val="Answer"/>
        <w:ind w:left="0"/>
      </w:pPr>
      <w:r>
        <w:t xml:space="preserve">Create and develop your own instructions for a </w:t>
      </w:r>
      <w:r w:rsidR="00A815DF">
        <w:t>c</w:t>
      </w:r>
      <w:r>
        <w:t>onstruction</w:t>
      </w:r>
      <w:r w:rsidR="00A815DF">
        <w:t>-</w:t>
      </w:r>
      <w:r>
        <w:t xml:space="preserve">related piece of equipment of your choice. You must present your instructions in a professional format. </w:t>
      </w:r>
    </w:p>
    <w:p w14:paraId="22D1F07F" w14:textId="77777777" w:rsidR="00634D2D" w:rsidRDefault="00634D2D" w:rsidP="00634D2D">
      <w:pPr>
        <w:pStyle w:val="Answer"/>
        <w:ind w:left="0"/>
      </w:pPr>
    </w:p>
    <w:p w14:paraId="6B040B4E" w14:textId="57C7E2D2" w:rsidR="00634D2D" w:rsidRDefault="00634D2D" w:rsidP="00634D2D">
      <w:pPr>
        <w:pStyle w:val="Answer"/>
        <w:ind w:left="0"/>
      </w:pPr>
      <w:r>
        <w:t xml:space="preserve">You must </w:t>
      </w:r>
      <w:r w:rsidR="00A815DF">
        <w:t>i</w:t>
      </w:r>
      <w:r>
        <w:t xml:space="preserve">nclude: </w:t>
      </w:r>
    </w:p>
    <w:p w14:paraId="1532A101" w14:textId="77777777" w:rsidR="00634D2D" w:rsidRDefault="00634D2D" w:rsidP="00634D2D">
      <w:pPr>
        <w:pStyle w:val="Answer"/>
        <w:ind w:left="0"/>
      </w:pPr>
    </w:p>
    <w:p w14:paraId="52576BF8" w14:textId="77777777" w:rsidR="00634D2D" w:rsidRDefault="00634D2D" w:rsidP="00634D2D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 xml:space="preserve">Product overview </w:t>
      </w:r>
    </w:p>
    <w:p w14:paraId="6E7E1BD9" w14:textId="6C99997D" w:rsidR="00634D2D" w:rsidRPr="00A815DF" w:rsidRDefault="00634D2D" w:rsidP="00A815DF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 xml:space="preserve">Detailed </w:t>
      </w:r>
      <w:r w:rsidR="008B0FF1">
        <w:rPr>
          <w:b/>
        </w:rPr>
        <w:t>a</w:t>
      </w:r>
      <w:r>
        <w:rPr>
          <w:b/>
        </w:rPr>
        <w:t xml:space="preserve">nnotated </w:t>
      </w:r>
      <w:r w:rsidR="008B0FF1">
        <w:rPr>
          <w:b/>
        </w:rPr>
        <w:t>d</w:t>
      </w:r>
      <w:r>
        <w:rPr>
          <w:b/>
        </w:rPr>
        <w:t xml:space="preserve">iagrams </w:t>
      </w:r>
    </w:p>
    <w:p w14:paraId="59160334" w14:textId="77777777" w:rsidR="00A815DF" w:rsidRDefault="00634D2D" w:rsidP="00634D2D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>Servicing and maintenance requirements</w:t>
      </w:r>
    </w:p>
    <w:p w14:paraId="3C85B9DB" w14:textId="68D1E278" w:rsidR="00A815DF" w:rsidRDefault="00A815DF" w:rsidP="00A815DF">
      <w:pPr>
        <w:pStyle w:val="Answer"/>
        <w:numPr>
          <w:ilvl w:val="0"/>
          <w:numId w:val="38"/>
        </w:numPr>
        <w:rPr>
          <w:b/>
        </w:rPr>
      </w:pPr>
      <w:r>
        <w:rPr>
          <w:b/>
        </w:rPr>
        <w:t xml:space="preserve">Health </w:t>
      </w:r>
      <w:r w:rsidR="00BF3F4D">
        <w:rPr>
          <w:b/>
        </w:rPr>
        <w:t>and</w:t>
      </w:r>
      <w:r>
        <w:rPr>
          <w:b/>
        </w:rPr>
        <w:t xml:space="preserve"> safety aspects (think about what you learned in Unit 1) </w:t>
      </w:r>
    </w:p>
    <w:p w14:paraId="76FF3F0D" w14:textId="52F9ED6B" w:rsidR="00634D2D" w:rsidRDefault="00634D2D" w:rsidP="00A815DF">
      <w:pPr>
        <w:pStyle w:val="Answer"/>
        <w:ind w:left="720"/>
        <w:rPr>
          <w:b/>
        </w:rPr>
      </w:pPr>
      <w:r>
        <w:rPr>
          <w:b/>
        </w:rPr>
        <w:t xml:space="preserve"> </w:t>
      </w:r>
    </w:p>
    <w:p w14:paraId="3922D33A" w14:textId="77777777" w:rsidR="00634D2D" w:rsidRDefault="00634D2D" w:rsidP="00634D2D">
      <w:pPr>
        <w:pStyle w:val="Answer"/>
        <w:ind w:left="0"/>
      </w:pPr>
    </w:p>
    <w:p w14:paraId="080E3B81" w14:textId="37F08763" w:rsidR="00634D2D" w:rsidRDefault="00634D2D" w:rsidP="00634D2D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>Learners should produce clear and descriptive step by step instructions for the equipment of their choice. This can be created using ha</w:t>
      </w:r>
      <w:r w:rsidR="00A815DF">
        <w:rPr>
          <w:b/>
          <w:color w:val="FF0000"/>
        </w:rPr>
        <w:t>n</w:t>
      </w:r>
      <w:r>
        <w:rPr>
          <w:b/>
          <w:color w:val="FF0000"/>
        </w:rPr>
        <w:t xml:space="preserve">d sketched diagrams or a software package. </w:t>
      </w:r>
    </w:p>
    <w:p w14:paraId="250D78C4" w14:textId="77777777" w:rsidR="00634D2D" w:rsidRDefault="00634D2D" w:rsidP="00634D2D">
      <w:pPr>
        <w:pStyle w:val="Answer"/>
        <w:ind w:left="360"/>
      </w:pPr>
    </w:p>
    <w:p w14:paraId="10DEB3D3" w14:textId="77777777" w:rsidR="00634D2D" w:rsidRDefault="00634D2D" w:rsidP="00634D2D">
      <w:pPr>
        <w:pStyle w:val="Answer"/>
        <w:ind w:left="360"/>
      </w:pPr>
    </w:p>
    <w:p w14:paraId="4AA5571B" w14:textId="77777777" w:rsidR="00634D2D" w:rsidRDefault="00634D2D" w:rsidP="00634D2D">
      <w:pPr>
        <w:pStyle w:val="Answer"/>
        <w:ind w:left="0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91E55" w14:textId="77777777" w:rsidR="00990B66" w:rsidRDefault="00990B66">
      <w:pPr>
        <w:spacing w:before="0" w:after="0"/>
      </w:pPr>
      <w:r>
        <w:separator/>
      </w:r>
    </w:p>
  </w:endnote>
  <w:endnote w:type="continuationSeparator" w:id="0">
    <w:p w14:paraId="31853772" w14:textId="77777777" w:rsidR="00990B66" w:rsidRDefault="00990B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C1DA" w14:textId="77777777" w:rsidR="00990B66" w:rsidRDefault="00990B66">
      <w:pPr>
        <w:spacing w:before="0" w:after="0"/>
      </w:pPr>
      <w:r>
        <w:separator/>
      </w:r>
    </w:p>
  </w:footnote>
  <w:footnote w:type="continuationSeparator" w:id="0">
    <w:p w14:paraId="006C6335" w14:textId="77777777" w:rsidR="00990B66" w:rsidRDefault="00990B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5DAF1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5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0F3720"/>
    <w:rsid w:val="00110217"/>
    <w:rsid w:val="00132EF6"/>
    <w:rsid w:val="00152AC3"/>
    <w:rsid w:val="00156AF3"/>
    <w:rsid w:val="0019491D"/>
    <w:rsid w:val="001A3ABF"/>
    <w:rsid w:val="001F74AD"/>
    <w:rsid w:val="002D07A8"/>
    <w:rsid w:val="003405EA"/>
    <w:rsid w:val="003916EC"/>
    <w:rsid w:val="003F7F14"/>
    <w:rsid w:val="00404B31"/>
    <w:rsid w:val="00474F67"/>
    <w:rsid w:val="0048500D"/>
    <w:rsid w:val="004F0F87"/>
    <w:rsid w:val="00524E1B"/>
    <w:rsid w:val="005B4221"/>
    <w:rsid w:val="006124C0"/>
    <w:rsid w:val="006135C0"/>
    <w:rsid w:val="00634D2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B0FF1"/>
    <w:rsid w:val="008C1F1C"/>
    <w:rsid w:val="008D47A6"/>
    <w:rsid w:val="008F5621"/>
    <w:rsid w:val="00990B66"/>
    <w:rsid w:val="009975A0"/>
    <w:rsid w:val="009C5C6E"/>
    <w:rsid w:val="00A2454C"/>
    <w:rsid w:val="00A815DF"/>
    <w:rsid w:val="00AD2B22"/>
    <w:rsid w:val="00AE245C"/>
    <w:rsid w:val="00B054EC"/>
    <w:rsid w:val="00B634AC"/>
    <w:rsid w:val="00BC4375"/>
    <w:rsid w:val="00BE2C21"/>
    <w:rsid w:val="00BF3F4D"/>
    <w:rsid w:val="00C01D20"/>
    <w:rsid w:val="00C06474"/>
    <w:rsid w:val="00C202BF"/>
    <w:rsid w:val="00C41C2A"/>
    <w:rsid w:val="00C858D7"/>
    <w:rsid w:val="00C92F19"/>
    <w:rsid w:val="00CC3B85"/>
    <w:rsid w:val="00D04DA1"/>
    <w:rsid w:val="00D073BC"/>
    <w:rsid w:val="00D31880"/>
    <w:rsid w:val="00D51C40"/>
    <w:rsid w:val="00D56B82"/>
    <w:rsid w:val="00D75F05"/>
    <w:rsid w:val="00DA2485"/>
    <w:rsid w:val="00DE29A8"/>
    <w:rsid w:val="00E05B60"/>
    <w:rsid w:val="00E15E24"/>
    <w:rsid w:val="00E31419"/>
    <w:rsid w:val="00F03E33"/>
    <w:rsid w:val="00F107A4"/>
    <w:rsid w:val="00F15749"/>
    <w:rsid w:val="00F42A36"/>
    <w:rsid w:val="00F82617"/>
    <w:rsid w:val="00F967EC"/>
    <w:rsid w:val="00FD52DA"/>
    <w:rsid w:val="00FF2FC2"/>
    <w:rsid w:val="00FF73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33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10</cp:revision>
  <cp:lastPrinted>2013-05-15T12:05:00Z</cp:lastPrinted>
  <dcterms:created xsi:type="dcterms:W3CDTF">2021-07-06T11:27:00Z</dcterms:created>
  <dcterms:modified xsi:type="dcterms:W3CDTF">2021-07-23T07:12:00Z</dcterms:modified>
</cp:coreProperties>
</file>