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86C1B4" w14:textId="5C734E2B" w:rsidR="003F0BBD" w:rsidRPr="007F05E6" w:rsidRDefault="003F0BBD" w:rsidP="00474F67">
      <w:pPr>
        <w:pStyle w:val="Unittitle"/>
      </w:pPr>
      <w:r>
        <w:t>7.</w:t>
      </w:r>
      <w:r w:rsidRPr="007051BD">
        <w:t xml:space="preserve"> </w:t>
      </w:r>
      <w:r w:rsidR="009C5A28">
        <w:t>Building technology principles</w:t>
      </w:r>
      <w:r>
        <w:t xml:space="preserve"> </w:t>
      </w:r>
    </w:p>
    <w:p w14:paraId="51C1F0C1" w14:textId="26E788F1" w:rsidR="003F0BBD" w:rsidRDefault="00DE3FFD" w:rsidP="00E025E1">
      <w:pPr>
        <w:pStyle w:val="Heading1"/>
      </w:pPr>
      <w:r>
        <w:t>Worksheet 1</w:t>
      </w:r>
      <w:r w:rsidR="003F0BBD" w:rsidRPr="00692A45">
        <w:t xml:space="preserve">: </w:t>
      </w:r>
      <w:r w:rsidR="00D96E63">
        <w:t>Onsite c</w:t>
      </w:r>
      <w:r w:rsidR="003F0BBD">
        <w:t xml:space="preserve">onstruction </w:t>
      </w:r>
      <w:r>
        <w:t>m</w:t>
      </w:r>
      <w:r w:rsidR="003F0BBD">
        <w:t xml:space="preserve">ethods </w:t>
      </w:r>
      <w:r>
        <w:t>c</w:t>
      </w:r>
      <w:r w:rsidR="003F0BBD">
        <w:t>hart (learner)</w:t>
      </w:r>
    </w:p>
    <w:tbl>
      <w:tblPr>
        <w:tblStyle w:val="TableGrid"/>
        <w:tblW w:w="14743" w:type="dxa"/>
        <w:tblInd w:w="-147" w:type="dxa"/>
        <w:tblLook w:val="04A0" w:firstRow="1" w:lastRow="0" w:firstColumn="1" w:lastColumn="0" w:noHBand="0" w:noVBand="1"/>
      </w:tblPr>
      <w:tblGrid>
        <w:gridCol w:w="2977"/>
        <w:gridCol w:w="4111"/>
        <w:gridCol w:w="3969"/>
        <w:gridCol w:w="3686"/>
      </w:tblGrid>
      <w:tr w:rsidR="003F0BBD" w14:paraId="383883F9" w14:textId="77777777" w:rsidTr="001B35F5">
        <w:tc>
          <w:tcPr>
            <w:tcW w:w="2977" w:type="dxa"/>
            <w:shd w:val="clear" w:color="auto" w:fill="2E74B5" w:themeFill="accent1" w:themeFillShade="BF"/>
          </w:tcPr>
          <w:p w14:paraId="183DF834" w14:textId="77777777" w:rsidR="003F0BBD" w:rsidRPr="00E025E1" w:rsidRDefault="003F0BBD" w:rsidP="00E025E1">
            <w:pPr>
              <w:rPr>
                <w:color w:val="FFFFFF" w:themeColor="background1"/>
              </w:rPr>
            </w:pPr>
            <w:r w:rsidRPr="00E025E1">
              <w:rPr>
                <w:color w:val="FFFFFF" w:themeColor="background1"/>
              </w:rPr>
              <w:t>Method</w:t>
            </w:r>
          </w:p>
        </w:tc>
        <w:tc>
          <w:tcPr>
            <w:tcW w:w="4111" w:type="dxa"/>
            <w:shd w:val="clear" w:color="auto" w:fill="2E74B5" w:themeFill="accent1" w:themeFillShade="BF"/>
          </w:tcPr>
          <w:p w14:paraId="1C679F6F" w14:textId="44F87302" w:rsidR="003F0BBD" w:rsidRPr="00E025E1" w:rsidRDefault="003F0BBD" w:rsidP="00E025E1">
            <w:pPr>
              <w:rPr>
                <w:color w:val="FFFFFF" w:themeColor="background1"/>
              </w:rPr>
            </w:pPr>
            <w:r w:rsidRPr="00E025E1">
              <w:rPr>
                <w:color w:val="FFFFFF" w:themeColor="background1"/>
              </w:rPr>
              <w:t xml:space="preserve">Construction </w:t>
            </w:r>
            <w:r w:rsidR="00574D23">
              <w:rPr>
                <w:color w:val="FFFFFF" w:themeColor="background1"/>
              </w:rPr>
              <w:t>c</w:t>
            </w:r>
            <w:r w:rsidRPr="00E025E1">
              <w:rPr>
                <w:color w:val="FFFFFF" w:themeColor="background1"/>
              </w:rPr>
              <w:t>ontext</w:t>
            </w:r>
          </w:p>
        </w:tc>
        <w:tc>
          <w:tcPr>
            <w:tcW w:w="3969" w:type="dxa"/>
            <w:shd w:val="clear" w:color="auto" w:fill="2E74B5" w:themeFill="accent1" w:themeFillShade="BF"/>
          </w:tcPr>
          <w:p w14:paraId="4E5C362C" w14:textId="77777777" w:rsidR="003F0BBD" w:rsidRPr="00E025E1" w:rsidRDefault="003F0BBD" w:rsidP="00E025E1">
            <w:pPr>
              <w:rPr>
                <w:color w:val="FFFFFF" w:themeColor="background1"/>
              </w:rPr>
            </w:pPr>
            <w:r w:rsidRPr="00E025E1">
              <w:rPr>
                <w:color w:val="FFFFFF" w:themeColor="background1"/>
              </w:rPr>
              <w:t xml:space="preserve">Advantages </w:t>
            </w:r>
          </w:p>
        </w:tc>
        <w:tc>
          <w:tcPr>
            <w:tcW w:w="3686" w:type="dxa"/>
            <w:shd w:val="clear" w:color="auto" w:fill="2E74B5" w:themeFill="accent1" w:themeFillShade="BF"/>
          </w:tcPr>
          <w:p w14:paraId="42970F73" w14:textId="77777777" w:rsidR="003F0BBD" w:rsidRPr="00E025E1" w:rsidRDefault="003F0BBD" w:rsidP="00E025E1">
            <w:pPr>
              <w:rPr>
                <w:color w:val="FFFFFF" w:themeColor="background1"/>
              </w:rPr>
            </w:pPr>
            <w:r w:rsidRPr="00E025E1">
              <w:rPr>
                <w:color w:val="FFFFFF" w:themeColor="background1"/>
              </w:rPr>
              <w:t xml:space="preserve">Disadvantages </w:t>
            </w:r>
          </w:p>
        </w:tc>
      </w:tr>
      <w:tr w:rsidR="003F0BBD" w14:paraId="4CECACF8" w14:textId="77777777" w:rsidTr="001B35F5">
        <w:tc>
          <w:tcPr>
            <w:tcW w:w="2977" w:type="dxa"/>
          </w:tcPr>
          <w:p w14:paraId="6B2BAF16" w14:textId="170FDE74" w:rsidR="003F0BBD" w:rsidRPr="001B35F5" w:rsidRDefault="003F0BBD" w:rsidP="00E025E1">
            <w:pPr>
              <w:rPr>
                <w:b/>
              </w:rPr>
            </w:pPr>
            <w:r w:rsidRPr="001B35F5">
              <w:rPr>
                <w:b/>
              </w:rPr>
              <w:t xml:space="preserve">Timber </w:t>
            </w:r>
            <w:r w:rsidR="00245250">
              <w:rPr>
                <w:b/>
              </w:rPr>
              <w:t>f</w:t>
            </w:r>
            <w:r w:rsidRPr="001B35F5">
              <w:rPr>
                <w:b/>
              </w:rPr>
              <w:t xml:space="preserve">rame </w:t>
            </w:r>
            <w:r w:rsidR="00574D23">
              <w:rPr>
                <w:b/>
              </w:rPr>
              <w:t>c</w:t>
            </w:r>
            <w:r w:rsidRPr="001B35F5">
              <w:rPr>
                <w:b/>
              </w:rPr>
              <w:t xml:space="preserve">onstruction </w:t>
            </w:r>
          </w:p>
        </w:tc>
        <w:tc>
          <w:tcPr>
            <w:tcW w:w="4111" w:type="dxa"/>
          </w:tcPr>
          <w:p w14:paraId="05E8D1B6" w14:textId="77777777" w:rsidR="003F0BBD" w:rsidRDefault="003F0BBD" w:rsidP="00E025E1"/>
        </w:tc>
        <w:tc>
          <w:tcPr>
            <w:tcW w:w="3969" w:type="dxa"/>
          </w:tcPr>
          <w:p w14:paraId="4FC1EA30" w14:textId="77777777" w:rsidR="003F0BBD" w:rsidRDefault="003F0BBD" w:rsidP="00E025E1"/>
        </w:tc>
        <w:tc>
          <w:tcPr>
            <w:tcW w:w="3686" w:type="dxa"/>
          </w:tcPr>
          <w:p w14:paraId="5D4220AE" w14:textId="77777777" w:rsidR="003F0BBD" w:rsidRDefault="003F0BBD" w:rsidP="00E025E1"/>
        </w:tc>
      </w:tr>
      <w:tr w:rsidR="003F0BBD" w14:paraId="55D30030" w14:textId="77777777" w:rsidTr="001B35F5">
        <w:tc>
          <w:tcPr>
            <w:tcW w:w="2977" w:type="dxa"/>
          </w:tcPr>
          <w:p w14:paraId="2EB4864E" w14:textId="0013098B" w:rsidR="003F0BBD" w:rsidRDefault="003F0BBD" w:rsidP="00E025E1">
            <w:pPr>
              <w:rPr>
                <w:b/>
              </w:rPr>
            </w:pPr>
            <w:r w:rsidRPr="001B35F5">
              <w:rPr>
                <w:b/>
              </w:rPr>
              <w:t xml:space="preserve">Steel </w:t>
            </w:r>
            <w:r w:rsidR="00574D23">
              <w:rPr>
                <w:b/>
              </w:rPr>
              <w:t>f</w:t>
            </w:r>
            <w:r w:rsidRPr="001B35F5">
              <w:rPr>
                <w:b/>
              </w:rPr>
              <w:t xml:space="preserve">rame </w:t>
            </w:r>
            <w:r w:rsidR="00574D23">
              <w:rPr>
                <w:b/>
              </w:rPr>
              <w:t>s</w:t>
            </w:r>
            <w:r w:rsidRPr="001B35F5">
              <w:rPr>
                <w:b/>
              </w:rPr>
              <w:t>ystem</w:t>
            </w:r>
            <w:r w:rsidR="00574D23">
              <w:rPr>
                <w:b/>
              </w:rPr>
              <w:t>(s)</w:t>
            </w:r>
            <w:r w:rsidRPr="001B35F5">
              <w:rPr>
                <w:b/>
              </w:rPr>
              <w:t xml:space="preserve"> (SFS)</w:t>
            </w:r>
          </w:p>
          <w:p w14:paraId="5E911A80" w14:textId="77777777" w:rsidR="003F0BBD" w:rsidRPr="001B35F5" w:rsidRDefault="003F0BBD" w:rsidP="00E025E1">
            <w:pPr>
              <w:rPr>
                <w:b/>
              </w:rPr>
            </w:pPr>
          </w:p>
        </w:tc>
        <w:tc>
          <w:tcPr>
            <w:tcW w:w="4111" w:type="dxa"/>
          </w:tcPr>
          <w:p w14:paraId="7FB29B3B" w14:textId="77777777" w:rsidR="003F0BBD" w:rsidRDefault="003F0BBD" w:rsidP="00E025E1"/>
        </w:tc>
        <w:tc>
          <w:tcPr>
            <w:tcW w:w="3969" w:type="dxa"/>
          </w:tcPr>
          <w:p w14:paraId="01FA1482" w14:textId="77777777" w:rsidR="003F0BBD" w:rsidRDefault="003F0BBD" w:rsidP="00E025E1"/>
        </w:tc>
        <w:tc>
          <w:tcPr>
            <w:tcW w:w="3686" w:type="dxa"/>
          </w:tcPr>
          <w:p w14:paraId="71F16C41" w14:textId="77777777" w:rsidR="003F0BBD" w:rsidRDefault="003F0BBD" w:rsidP="00E025E1"/>
        </w:tc>
      </w:tr>
      <w:tr w:rsidR="003F0BBD" w14:paraId="46E88A0B" w14:textId="77777777" w:rsidTr="001B35F5">
        <w:tc>
          <w:tcPr>
            <w:tcW w:w="2977" w:type="dxa"/>
          </w:tcPr>
          <w:p w14:paraId="1ABB04AF" w14:textId="5CFE91FF" w:rsidR="003F0BBD" w:rsidRPr="001B35F5" w:rsidRDefault="003F0BBD" w:rsidP="00E025E1">
            <w:pPr>
              <w:rPr>
                <w:b/>
              </w:rPr>
            </w:pPr>
            <w:r w:rsidRPr="001B35F5">
              <w:rPr>
                <w:b/>
              </w:rPr>
              <w:t xml:space="preserve">Straw </w:t>
            </w:r>
            <w:r w:rsidR="00245250">
              <w:rPr>
                <w:b/>
              </w:rPr>
              <w:t>b</w:t>
            </w:r>
            <w:r w:rsidRPr="001B35F5">
              <w:rPr>
                <w:b/>
              </w:rPr>
              <w:t xml:space="preserve">ale </w:t>
            </w:r>
            <w:r w:rsidR="00245250">
              <w:rPr>
                <w:b/>
              </w:rPr>
              <w:t>c</w:t>
            </w:r>
            <w:r w:rsidRPr="001B35F5">
              <w:rPr>
                <w:b/>
              </w:rPr>
              <w:t xml:space="preserve">onstruction </w:t>
            </w:r>
          </w:p>
          <w:p w14:paraId="13AF7FD9" w14:textId="77777777" w:rsidR="003F0BBD" w:rsidRPr="001B35F5" w:rsidRDefault="003F0BBD" w:rsidP="00E025E1">
            <w:pPr>
              <w:rPr>
                <w:b/>
              </w:rPr>
            </w:pPr>
          </w:p>
        </w:tc>
        <w:tc>
          <w:tcPr>
            <w:tcW w:w="4111" w:type="dxa"/>
          </w:tcPr>
          <w:p w14:paraId="4EC86C3E" w14:textId="77777777" w:rsidR="003F0BBD" w:rsidRDefault="003F0BBD" w:rsidP="00E025E1"/>
        </w:tc>
        <w:tc>
          <w:tcPr>
            <w:tcW w:w="3969" w:type="dxa"/>
          </w:tcPr>
          <w:p w14:paraId="79ED5A24" w14:textId="77777777" w:rsidR="003F0BBD" w:rsidRDefault="003F0BBD" w:rsidP="00E025E1"/>
        </w:tc>
        <w:tc>
          <w:tcPr>
            <w:tcW w:w="3686" w:type="dxa"/>
          </w:tcPr>
          <w:p w14:paraId="21A80C31" w14:textId="77777777" w:rsidR="003F0BBD" w:rsidRDefault="003F0BBD" w:rsidP="00E025E1"/>
        </w:tc>
      </w:tr>
      <w:tr w:rsidR="003F0BBD" w14:paraId="20F6FA53" w14:textId="77777777" w:rsidTr="001B35F5">
        <w:tc>
          <w:tcPr>
            <w:tcW w:w="2977" w:type="dxa"/>
          </w:tcPr>
          <w:p w14:paraId="6204A475" w14:textId="261448B8" w:rsidR="003F0BBD" w:rsidRPr="001B35F5" w:rsidRDefault="003F0BBD" w:rsidP="00E025E1">
            <w:pPr>
              <w:rPr>
                <w:b/>
              </w:rPr>
            </w:pPr>
            <w:r w:rsidRPr="001B35F5">
              <w:rPr>
                <w:b/>
              </w:rPr>
              <w:t xml:space="preserve">Brick and </w:t>
            </w:r>
            <w:r w:rsidR="00245250">
              <w:rPr>
                <w:b/>
              </w:rPr>
              <w:t>b</w:t>
            </w:r>
            <w:r w:rsidRPr="001B35F5">
              <w:rPr>
                <w:b/>
              </w:rPr>
              <w:t xml:space="preserve">lock </w:t>
            </w:r>
            <w:r w:rsidR="00245250">
              <w:rPr>
                <w:b/>
              </w:rPr>
              <w:t>c</w:t>
            </w:r>
            <w:r w:rsidRPr="001B35F5">
              <w:rPr>
                <w:b/>
              </w:rPr>
              <w:t xml:space="preserve">onstruction </w:t>
            </w:r>
          </w:p>
        </w:tc>
        <w:tc>
          <w:tcPr>
            <w:tcW w:w="4111" w:type="dxa"/>
          </w:tcPr>
          <w:p w14:paraId="6725FBE3" w14:textId="77777777" w:rsidR="003F0BBD" w:rsidRDefault="003F0BBD" w:rsidP="00E025E1"/>
        </w:tc>
        <w:tc>
          <w:tcPr>
            <w:tcW w:w="3969" w:type="dxa"/>
          </w:tcPr>
          <w:p w14:paraId="373D1612" w14:textId="77777777" w:rsidR="003F0BBD" w:rsidRDefault="003F0BBD" w:rsidP="00E025E1"/>
        </w:tc>
        <w:tc>
          <w:tcPr>
            <w:tcW w:w="3686" w:type="dxa"/>
          </w:tcPr>
          <w:p w14:paraId="3D848BE1" w14:textId="77777777" w:rsidR="003F0BBD" w:rsidRDefault="003F0BBD" w:rsidP="00E025E1"/>
        </w:tc>
      </w:tr>
      <w:tr w:rsidR="003F0BBD" w14:paraId="518362DD" w14:textId="77777777" w:rsidTr="001B35F5">
        <w:tc>
          <w:tcPr>
            <w:tcW w:w="2977" w:type="dxa"/>
          </w:tcPr>
          <w:p w14:paraId="3DEE15D9" w14:textId="0B808276" w:rsidR="003F0BBD" w:rsidRPr="001B35F5" w:rsidRDefault="003F0BBD" w:rsidP="00E025E1">
            <w:pPr>
              <w:rPr>
                <w:b/>
              </w:rPr>
            </w:pPr>
            <w:r w:rsidRPr="001B35F5">
              <w:rPr>
                <w:b/>
              </w:rPr>
              <w:t xml:space="preserve">Container </w:t>
            </w:r>
            <w:r w:rsidR="00245250">
              <w:rPr>
                <w:b/>
              </w:rPr>
              <w:t>c</w:t>
            </w:r>
            <w:r w:rsidRPr="001B35F5">
              <w:rPr>
                <w:b/>
              </w:rPr>
              <w:t xml:space="preserve">onstruction </w:t>
            </w:r>
          </w:p>
          <w:p w14:paraId="71C8FB8C" w14:textId="77777777" w:rsidR="003F0BBD" w:rsidRPr="001B35F5" w:rsidRDefault="003F0BBD" w:rsidP="00E025E1">
            <w:pPr>
              <w:rPr>
                <w:b/>
              </w:rPr>
            </w:pPr>
          </w:p>
        </w:tc>
        <w:tc>
          <w:tcPr>
            <w:tcW w:w="4111" w:type="dxa"/>
          </w:tcPr>
          <w:p w14:paraId="46672245" w14:textId="77777777" w:rsidR="003F0BBD" w:rsidRDefault="003F0BBD" w:rsidP="00E025E1"/>
        </w:tc>
        <w:tc>
          <w:tcPr>
            <w:tcW w:w="3969" w:type="dxa"/>
          </w:tcPr>
          <w:p w14:paraId="7D9A8701" w14:textId="77777777" w:rsidR="003F0BBD" w:rsidRDefault="003F0BBD" w:rsidP="00E025E1"/>
        </w:tc>
        <w:tc>
          <w:tcPr>
            <w:tcW w:w="3686" w:type="dxa"/>
          </w:tcPr>
          <w:p w14:paraId="2C3A3EAE" w14:textId="77777777" w:rsidR="003F0BBD" w:rsidRDefault="003F0BBD" w:rsidP="00E025E1"/>
        </w:tc>
      </w:tr>
      <w:tr w:rsidR="003F0BBD" w14:paraId="3762B327" w14:textId="77777777" w:rsidTr="001B35F5">
        <w:tc>
          <w:tcPr>
            <w:tcW w:w="2977" w:type="dxa"/>
          </w:tcPr>
          <w:p w14:paraId="3874A754" w14:textId="609D8A76" w:rsidR="003F0BBD" w:rsidRPr="001B35F5" w:rsidRDefault="003F0BBD" w:rsidP="00E025E1">
            <w:pPr>
              <w:rPr>
                <w:b/>
              </w:rPr>
            </w:pPr>
            <w:r w:rsidRPr="001B35F5">
              <w:rPr>
                <w:b/>
              </w:rPr>
              <w:t xml:space="preserve">Portal </w:t>
            </w:r>
            <w:r w:rsidR="00245250">
              <w:rPr>
                <w:b/>
              </w:rPr>
              <w:t>f</w:t>
            </w:r>
            <w:r w:rsidRPr="001B35F5">
              <w:rPr>
                <w:b/>
              </w:rPr>
              <w:t xml:space="preserve">rame </w:t>
            </w:r>
          </w:p>
          <w:p w14:paraId="6E4422B2" w14:textId="77777777" w:rsidR="003F0BBD" w:rsidRPr="001B35F5" w:rsidRDefault="003F0BBD" w:rsidP="00E025E1">
            <w:pPr>
              <w:rPr>
                <w:b/>
              </w:rPr>
            </w:pPr>
          </w:p>
        </w:tc>
        <w:tc>
          <w:tcPr>
            <w:tcW w:w="4111" w:type="dxa"/>
          </w:tcPr>
          <w:p w14:paraId="46F3F70E" w14:textId="77777777" w:rsidR="003F0BBD" w:rsidRDefault="003F0BBD" w:rsidP="00E025E1"/>
        </w:tc>
        <w:tc>
          <w:tcPr>
            <w:tcW w:w="3969" w:type="dxa"/>
          </w:tcPr>
          <w:p w14:paraId="1859BF9C" w14:textId="77777777" w:rsidR="003F0BBD" w:rsidRDefault="003F0BBD" w:rsidP="00E025E1"/>
        </w:tc>
        <w:tc>
          <w:tcPr>
            <w:tcW w:w="3686" w:type="dxa"/>
          </w:tcPr>
          <w:p w14:paraId="46189040" w14:textId="77777777" w:rsidR="003F0BBD" w:rsidRDefault="003F0BBD" w:rsidP="00E025E1"/>
        </w:tc>
      </w:tr>
      <w:tr w:rsidR="003F0BBD" w14:paraId="0939F6C4" w14:textId="77777777" w:rsidTr="001B35F5">
        <w:tc>
          <w:tcPr>
            <w:tcW w:w="2977" w:type="dxa"/>
          </w:tcPr>
          <w:p w14:paraId="607FB915" w14:textId="77777777" w:rsidR="003F0BBD" w:rsidRPr="001B35F5" w:rsidRDefault="003F0BBD" w:rsidP="00E025E1">
            <w:pPr>
              <w:rPr>
                <w:b/>
              </w:rPr>
            </w:pPr>
            <w:r w:rsidRPr="001B35F5">
              <w:rPr>
                <w:b/>
              </w:rPr>
              <w:t xml:space="preserve">Robotics </w:t>
            </w:r>
          </w:p>
          <w:p w14:paraId="1EEC3345" w14:textId="77777777" w:rsidR="003F0BBD" w:rsidRPr="001B35F5" w:rsidRDefault="003F0BBD" w:rsidP="00E025E1">
            <w:pPr>
              <w:rPr>
                <w:b/>
              </w:rPr>
            </w:pPr>
          </w:p>
        </w:tc>
        <w:tc>
          <w:tcPr>
            <w:tcW w:w="4111" w:type="dxa"/>
          </w:tcPr>
          <w:p w14:paraId="6677B355" w14:textId="77777777" w:rsidR="003F0BBD" w:rsidRDefault="003F0BBD" w:rsidP="00E025E1"/>
        </w:tc>
        <w:tc>
          <w:tcPr>
            <w:tcW w:w="3969" w:type="dxa"/>
          </w:tcPr>
          <w:p w14:paraId="1927B8D8" w14:textId="77777777" w:rsidR="003F0BBD" w:rsidRDefault="003F0BBD" w:rsidP="00E025E1"/>
        </w:tc>
        <w:tc>
          <w:tcPr>
            <w:tcW w:w="3686" w:type="dxa"/>
          </w:tcPr>
          <w:p w14:paraId="23EAFEB4" w14:textId="77777777" w:rsidR="003F0BBD" w:rsidRDefault="003F0BBD" w:rsidP="00E025E1"/>
        </w:tc>
      </w:tr>
    </w:tbl>
    <w:p w14:paraId="0FBC7999" w14:textId="77777777" w:rsidR="003F0BBD" w:rsidRDefault="003F0BBD" w:rsidP="0047187F">
      <w:pPr>
        <w:pStyle w:val="Answer"/>
        <w:ind w:left="0"/>
      </w:pPr>
    </w:p>
    <w:p w14:paraId="4C91A57E" w14:textId="77777777" w:rsidR="003F0BBD" w:rsidRDefault="003F0BBD" w:rsidP="00AD179E">
      <w:pPr>
        <w:pStyle w:val="Answer"/>
        <w:tabs>
          <w:tab w:val="left" w:pos="2400"/>
        </w:tabs>
      </w:pPr>
    </w:p>
    <w:p w14:paraId="135D7338" w14:textId="77777777" w:rsidR="001A5356" w:rsidRDefault="001A5356" w:rsidP="0047187F">
      <w:pPr>
        <w:pStyle w:val="Answer"/>
        <w:ind w:left="0"/>
      </w:pPr>
    </w:p>
    <w:p w14:paraId="0319F35B" w14:textId="77777777" w:rsidR="00FC596E" w:rsidRDefault="00FC596E" w:rsidP="00AD179E">
      <w:pPr>
        <w:pStyle w:val="Answer"/>
        <w:tabs>
          <w:tab w:val="left" w:pos="2400"/>
        </w:tabs>
      </w:pPr>
    </w:p>
    <w:sectPr w:rsidR="00FC596E" w:rsidSect="00FC596E">
      <w:headerReference w:type="default" r:id="rId7"/>
      <w:footerReference w:type="default" r:id="rId8"/>
      <w:pgSz w:w="16840" w:h="11900" w:orient="landscape"/>
      <w:pgMar w:top="1191" w:right="2155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F050E5" w14:textId="77777777" w:rsidR="00D12E13" w:rsidRDefault="00D12E13">
      <w:pPr>
        <w:spacing w:before="0" w:after="0"/>
      </w:pPr>
      <w:r>
        <w:separator/>
      </w:r>
    </w:p>
  </w:endnote>
  <w:endnote w:type="continuationSeparator" w:id="0">
    <w:p w14:paraId="5BA6AAB6" w14:textId="77777777" w:rsidR="00D12E13" w:rsidRDefault="00D12E1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20592" w14:textId="5BAB8307" w:rsidR="00D634FC" w:rsidRPr="00F03E33" w:rsidRDefault="00D634FC" w:rsidP="00EE7B5F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5610"/>
      </w:tabs>
      <w:spacing w:before="0"/>
      <w:ind w:left="0"/>
      <w:jc w:val="both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57728" behindDoc="1" locked="0" layoutInCell="1" allowOverlap="1" wp14:anchorId="5A17DD83" wp14:editId="50FA4ECF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5C6AF2">
      <w:rPr>
        <w:noProof/>
      </w:rPr>
      <w:t>2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 w:rsidR="005C6AF2">
        <w:rPr>
          <w:noProof/>
        </w:rPr>
        <w:t>2</w:t>
      </w:r>
    </w:fldSimple>
    <w:r w:rsidR="00DF396D">
      <w:rPr>
        <w:noProof/>
      </w:rPr>
      <w:t xml:space="preserve">                                              </w:t>
    </w:r>
    <w:r w:rsidR="00DF396D" w:rsidRPr="00DF396D">
      <w:rPr>
        <w:noProof/>
      </w:rPr>
      <w:t>© 2021 City and Guilds of London Institute. All rights reserved.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1F97D8" w14:textId="77777777" w:rsidR="00D12E13" w:rsidRDefault="00D12E13">
      <w:pPr>
        <w:spacing w:before="0" w:after="0"/>
      </w:pPr>
      <w:r>
        <w:separator/>
      </w:r>
    </w:p>
  </w:footnote>
  <w:footnote w:type="continuationSeparator" w:id="0">
    <w:p w14:paraId="25F09171" w14:textId="77777777" w:rsidR="00D12E13" w:rsidRDefault="00D12E1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61AE4" w14:textId="77777777" w:rsidR="00D634FC" w:rsidRPr="005545EC" w:rsidRDefault="009C3AF2" w:rsidP="00C60280">
    <w:pPr>
      <w:tabs>
        <w:tab w:val="left" w:pos="7980"/>
      </w:tabs>
      <w:spacing w:before="0" w:after="0" w:line="360" w:lineRule="exact"/>
      <w:rPr>
        <w:sz w:val="24"/>
      </w:rPr>
    </w:pPr>
    <w:r>
      <w:rPr>
        <w:noProof/>
        <w:color w:val="0077E3"/>
        <w:sz w:val="24"/>
        <w:szCs w:val="28"/>
      </w:rPr>
      <w:drawing>
        <wp:anchor distT="0" distB="0" distL="114300" distR="114300" simplePos="0" relativeHeight="251662336" behindDoc="0" locked="0" layoutInCell="1" allowOverlap="1" wp14:anchorId="331F62C5" wp14:editId="561CF06A">
          <wp:simplePos x="0" y="0"/>
          <wp:positionH relativeFrom="column">
            <wp:posOffset>6951345</wp:posOffset>
          </wp:positionH>
          <wp:positionV relativeFrom="paragraph">
            <wp:posOffset>11430</wp:posOffset>
          </wp:positionV>
          <wp:extent cx="1962785" cy="408305"/>
          <wp:effectExtent l="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785" cy="4083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D634FC" w:rsidRPr="00C60280">
      <w:rPr>
        <w:rFonts w:cs="Arial"/>
        <w:noProof/>
        <w:sz w:val="24"/>
      </w:rPr>
      <w:t>T level Technical Qual</w:t>
    </w:r>
    <w:r w:rsidR="000B3C4D">
      <w:rPr>
        <w:rFonts w:cs="Arial"/>
        <w:noProof/>
        <w:sz w:val="24"/>
      </w:rPr>
      <w:t>i</w:t>
    </w:r>
    <w:r w:rsidR="00D634FC" w:rsidRPr="00C60280">
      <w:rPr>
        <w:rFonts w:cs="Arial"/>
        <w:noProof/>
        <w:sz w:val="24"/>
      </w:rPr>
      <w:t>fication in</w:t>
    </w:r>
    <w:r w:rsidR="00D634FC" w:rsidRPr="00C60280">
      <w:rPr>
        <w:sz w:val="24"/>
      </w:rPr>
      <w:t xml:space="preserve"> </w:t>
    </w:r>
    <w:r w:rsidR="001E7816" w:rsidRPr="003127FD">
      <w:rPr>
        <w:b/>
        <w:bCs/>
        <w:sz w:val="24"/>
      </w:rPr>
      <w:t>Building Services</w:t>
    </w:r>
    <w:r w:rsidR="001E7816">
      <w:rPr>
        <w:b/>
        <w:bCs/>
        <w:sz w:val="24"/>
      </w:rPr>
      <w:br/>
    </w:r>
    <w:r w:rsidR="001E7816" w:rsidRPr="003127FD">
      <w:rPr>
        <w:b/>
        <w:bCs/>
        <w:sz w:val="24"/>
      </w:rPr>
      <w:t>Engineering for Construction (Level 3)</w:t>
    </w:r>
  </w:p>
  <w:p w14:paraId="1432A80D" w14:textId="77777777" w:rsidR="00D634FC" w:rsidRDefault="00D634FC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</w:rPr>
    </w:pPr>
    <w:r w:rsidRPr="00C6028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56192" behindDoc="0" locked="1" layoutInCell="1" allowOverlap="1" wp14:anchorId="2F3FEBF9" wp14:editId="424C84A7">
              <wp:simplePos x="0" y="0"/>
              <wp:positionH relativeFrom="margin">
                <wp:align>left</wp:align>
              </wp:positionH>
              <wp:positionV relativeFrom="page">
                <wp:posOffset>1028700</wp:posOffset>
              </wp:positionV>
              <wp:extent cx="8915400" cy="3810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8915400" cy="3810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63FE1C9" id="Straight Connector 11" o:spid="_x0000_s1026" style="position:absolute;flip:y;z-index:25165619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81pt" to="702pt,8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0B3C4D">
      <w:rPr>
        <w:color w:val="0077E3"/>
        <w:sz w:val="24"/>
        <w:szCs w:val="28"/>
      </w:rPr>
      <w:t>350 Building Services Engineering Core</w:t>
    </w:r>
  </w:p>
  <w:p w14:paraId="7665A8F3" w14:textId="77777777" w:rsidR="00AA343B" w:rsidRPr="00F03E33" w:rsidRDefault="00AA343B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3"/>
  </w:num>
  <w:num w:numId="18">
    <w:abstractNumId w:val="24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2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0BBD"/>
    <w:rsid w:val="000033BD"/>
    <w:rsid w:val="00060D62"/>
    <w:rsid w:val="00082C62"/>
    <w:rsid w:val="000B231F"/>
    <w:rsid w:val="000B3C4D"/>
    <w:rsid w:val="000E194B"/>
    <w:rsid w:val="00110217"/>
    <w:rsid w:val="00152AC3"/>
    <w:rsid w:val="00156AF3"/>
    <w:rsid w:val="00176046"/>
    <w:rsid w:val="0019491D"/>
    <w:rsid w:val="001A5356"/>
    <w:rsid w:val="001D735F"/>
    <w:rsid w:val="001E53F0"/>
    <w:rsid w:val="001E7816"/>
    <w:rsid w:val="001F74AD"/>
    <w:rsid w:val="00245250"/>
    <w:rsid w:val="00262992"/>
    <w:rsid w:val="00295CA8"/>
    <w:rsid w:val="002D07A8"/>
    <w:rsid w:val="002F0F77"/>
    <w:rsid w:val="003405EA"/>
    <w:rsid w:val="003F0BBD"/>
    <w:rsid w:val="003F7F14"/>
    <w:rsid w:val="00404B31"/>
    <w:rsid w:val="0040563C"/>
    <w:rsid w:val="004117F4"/>
    <w:rsid w:val="00474F67"/>
    <w:rsid w:val="0048500D"/>
    <w:rsid w:val="00524E1B"/>
    <w:rsid w:val="005545EC"/>
    <w:rsid w:val="00574D23"/>
    <w:rsid w:val="005C6AF2"/>
    <w:rsid w:val="006124C0"/>
    <w:rsid w:val="006135C0"/>
    <w:rsid w:val="006642FD"/>
    <w:rsid w:val="006807B0"/>
    <w:rsid w:val="00691B95"/>
    <w:rsid w:val="00691EFE"/>
    <w:rsid w:val="006B798A"/>
    <w:rsid w:val="006D3AA3"/>
    <w:rsid w:val="006D4994"/>
    <w:rsid w:val="006E1028"/>
    <w:rsid w:val="006E19C2"/>
    <w:rsid w:val="006F7BAF"/>
    <w:rsid w:val="00797FA7"/>
    <w:rsid w:val="00876848"/>
    <w:rsid w:val="008771B5"/>
    <w:rsid w:val="008C1F1C"/>
    <w:rsid w:val="008D45F1"/>
    <w:rsid w:val="008D47A6"/>
    <w:rsid w:val="009975A0"/>
    <w:rsid w:val="009C147A"/>
    <w:rsid w:val="009C3AF2"/>
    <w:rsid w:val="009C5A28"/>
    <w:rsid w:val="009C5C6E"/>
    <w:rsid w:val="009E7368"/>
    <w:rsid w:val="00A2454C"/>
    <w:rsid w:val="00AA343B"/>
    <w:rsid w:val="00AD179E"/>
    <w:rsid w:val="00AE245C"/>
    <w:rsid w:val="00AE25DD"/>
    <w:rsid w:val="00AF4E8F"/>
    <w:rsid w:val="00B054EC"/>
    <w:rsid w:val="00B54776"/>
    <w:rsid w:val="00BA56B1"/>
    <w:rsid w:val="00BE2C21"/>
    <w:rsid w:val="00C01D20"/>
    <w:rsid w:val="00C202BF"/>
    <w:rsid w:val="00C23AA3"/>
    <w:rsid w:val="00C60280"/>
    <w:rsid w:val="00C858D7"/>
    <w:rsid w:val="00C92F19"/>
    <w:rsid w:val="00D073BC"/>
    <w:rsid w:val="00D12E13"/>
    <w:rsid w:val="00D56B82"/>
    <w:rsid w:val="00D634FC"/>
    <w:rsid w:val="00D96E63"/>
    <w:rsid w:val="00DA2485"/>
    <w:rsid w:val="00DB7F65"/>
    <w:rsid w:val="00DE29A8"/>
    <w:rsid w:val="00DE3FFD"/>
    <w:rsid w:val="00DF396D"/>
    <w:rsid w:val="00E05AB5"/>
    <w:rsid w:val="00E76C37"/>
    <w:rsid w:val="00EE7B5F"/>
    <w:rsid w:val="00F03E33"/>
    <w:rsid w:val="00F065A9"/>
    <w:rsid w:val="00F15749"/>
    <w:rsid w:val="00F42A36"/>
    <w:rsid w:val="00F677F9"/>
    <w:rsid w:val="00F67859"/>
    <w:rsid w:val="00F71480"/>
    <w:rsid w:val="00F92F5F"/>
    <w:rsid w:val="00FC15D9"/>
    <w:rsid w:val="00FC596E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F0B30A2"/>
  <w15:docId w15:val="{917CB4BC-B1FF-47B3-A714-52114C6BC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FC59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Worksheet%20landscape_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Worksheet landscape_BSE</Template>
  <TotalTime>4</TotalTime>
  <Pages>1</Pages>
  <Words>51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8</cp:revision>
  <cp:lastPrinted>2021-02-18T12:47:00Z</cp:lastPrinted>
  <dcterms:created xsi:type="dcterms:W3CDTF">2021-07-05T16:35:00Z</dcterms:created>
  <dcterms:modified xsi:type="dcterms:W3CDTF">2021-07-30T13:45:00Z</dcterms:modified>
</cp:coreProperties>
</file>