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9ACE1" w14:textId="696323AB" w:rsidR="00E4176A" w:rsidRPr="007F05E6" w:rsidRDefault="000112B6" w:rsidP="00474F67">
      <w:pPr>
        <w:pStyle w:val="Unittitle"/>
      </w:pPr>
      <w:r>
        <w:t>7. Building technology principles</w:t>
      </w:r>
      <w:r w:rsidR="00E4176A">
        <w:t xml:space="preserve"> </w:t>
      </w:r>
    </w:p>
    <w:p w14:paraId="09BCCC10" w14:textId="39276BA1" w:rsidR="00166DF2" w:rsidRDefault="00166DF2" w:rsidP="00166DF2">
      <w:pPr>
        <w:pStyle w:val="Heading1"/>
      </w:pPr>
      <w:r>
        <w:t>Worksheet 1</w:t>
      </w:r>
      <w:r w:rsidRPr="00692A45">
        <w:t xml:space="preserve">: </w:t>
      </w:r>
      <w:r w:rsidR="00C31189">
        <w:t>Onsite c</w:t>
      </w:r>
      <w:r>
        <w:t>onstruction methods chart (tutor)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977"/>
        <w:gridCol w:w="4111"/>
        <w:gridCol w:w="3969"/>
        <w:gridCol w:w="3686"/>
      </w:tblGrid>
      <w:tr w:rsidR="00E4176A" w14:paraId="13EF5197" w14:textId="77777777" w:rsidTr="001B35F5">
        <w:tc>
          <w:tcPr>
            <w:tcW w:w="2977" w:type="dxa"/>
            <w:shd w:val="clear" w:color="auto" w:fill="2E74B5" w:themeFill="accent1" w:themeFillShade="BF"/>
          </w:tcPr>
          <w:p w14:paraId="77B6EB30" w14:textId="77777777" w:rsidR="00E4176A" w:rsidRPr="00E025E1" w:rsidRDefault="00E4176A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111" w:type="dxa"/>
            <w:shd w:val="clear" w:color="auto" w:fill="2E74B5" w:themeFill="accent1" w:themeFillShade="BF"/>
          </w:tcPr>
          <w:p w14:paraId="3F697FEE" w14:textId="44279E1B" w:rsidR="00E4176A" w:rsidRPr="00CC1C13" w:rsidRDefault="00E4176A" w:rsidP="00E025E1">
            <w:pPr>
              <w:rPr>
                <w:color w:val="FF0000"/>
              </w:rPr>
            </w:pPr>
            <w:r w:rsidRPr="00CC1C13">
              <w:rPr>
                <w:color w:val="FFFFFF" w:themeColor="background1"/>
              </w:rPr>
              <w:t xml:space="preserve">Construction </w:t>
            </w:r>
            <w:r w:rsidR="00F00286">
              <w:rPr>
                <w:color w:val="FFFFFF" w:themeColor="background1"/>
              </w:rPr>
              <w:t>c</w:t>
            </w:r>
            <w:r w:rsidRPr="00CC1C13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4D5DB217" w14:textId="77777777" w:rsidR="00E4176A" w:rsidRPr="00E025E1" w:rsidRDefault="00E4176A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1E85F406" w14:textId="77777777" w:rsidR="00E4176A" w:rsidRPr="00E025E1" w:rsidRDefault="00E4176A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E4176A" w14:paraId="068E08D7" w14:textId="77777777" w:rsidTr="001B35F5">
        <w:tc>
          <w:tcPr>
            <w:tcW w:w="2977" w:type="dxa"/>
          </w:tcPr>
          <w:p w14:paraId="5F19C54D" w14:textId="436D00BD" w:rsidR="00E4176A" w:rsidRPr="001B35F5" w:rsidRDefault="00E4176A" w:rsidP="00E025E1">
            <w:pPr>
              <w:rPr>
                <w:b/>
              </w:rPr>
            </w:pPr>
            <w:r w:rsidRPr="001B35F5">
              <w:rPr>
                <w:b/>
              </w:rPr>
              <w:t xml:space="preserve">Timber </w:t>
            </w:r>
            <w:r w:rsidR="00F00286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 w:rsidR="00F00286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7AB304B1" w14:textId="3EE94A99" w:rsidR="00E4176A" w:rsidRPr="00CC1C13" w:rsidRDefault="00E4176A" w:rsidP="00E025E1">
            <w:pPr>
              <w:rPr>
                <w:color w:val="FF0000"/>
              </w:rPr>
            </w:pPr>
            <w:r w:rsidRPr="00CC1C13">
              <w:rPr>
                <w:color w:val="FF0000"/>
              </w:rPr>
              <w:t xml:space="preserve">Used in domestic and commercial contexts primarily </w:t>
            </w:r>
          </w:p>
        </w:tc>
        <w:tc>
          <w:tcPr>
            <w:tcW w:w="3969" w:type="dxa"/>
          </w:tcPr>
          <w:p w14:paraId="40C805D1" w14:textId="77777777" w:rsidR="00E4176A" w:rsidRPr="00834A8C" w:rsidRDefault="00E4176A" w:rsidP="006351E0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 xml:space="preserve">Timber is a sustainable building material </w:t>
            </w:r>
          </w:p>
          <w:p w14:paraId="54940528" w14:textId="77777777" w:rsidR="00E4176A" w:rsidRPr="00834A8C" w:rsidRDefault="00E4176A" w:rsidP="006351E0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>Can be erected faster than traditional methods</w:t>
            </w:r>
          </w:p>
          <w:p w14:paraId="4D96AE64" w14:textId="0ECBDEBB" w:rsidR="00E4176A" w:rsidRDefault="00E4176A" w:rsidP="006351E0">
            <w:pPr>
              <w:pStyle w:val="ListParagraph"/>
              <w:numPr>
                <w:ilvl w:val="0"/>
                <w:numId w:val="42"/>
              </w:numPr>
              <w:rPr>
                <w:color w:val="FF0000"/>
              </w:rPr>
            </w:pPr>
            <w:r w:rsidRPr="00834A8C">
              <w:rPr>
                <w:color w:val="FF0000"/>
              </w:rPr>
              <w:t>Offsite fabrication can improve quality</w:t>
            </w:r>
          </w:p>
          <w:p w14:paraId="28AD0A85" w14:textId="77777777" w:rsidR="00E4176A" w:rsidRPr="00CC1C13" w:rsidRDefault="00E4176A" w:rsidP="00CC1C13">
            <w:pPr>
              <w:pStyle w:val="ListParagraph"/>
              <w:rPr>
                <w:color w:val="FF0000"/>
              </w:rPr>
            </w:pPr>
          </w:p>
        </w:tc>
        <w:tc>
          <w:tcPr>
            <w:tcW w:w="3686" w:type="dxa"/>
          </w:tcPr>
          <w:p w14:paraId="11796224" w14:textId="77777777" w:rsidR="00E4176A" w:rsidRPr="00834A8C" w:rsidRDefault="00E4176A" w:rsidP="00F00286">
            <w:pPr>
              <w:pStyle w:val="ListParagraph"/>
              <w:numPr>
                <w:ilvl w:val="0"/>
                <w:numId w:val="42"/>
              </w:numPr>
              <w:spacing w:before="400"/>
              <w:ind w:left="714" w:hanging="357"/>
              <w:rPr>
                <w:color w:val="FF0000"/>
              </w:rPr>
            </w:pPr>
            <w:r w:rsidRPr="00834A8C">
              <w:rPr>
                <w:color w:val="FF0000"/>
              </w:rPr>
              <w:t xml:space="preserve">Risks associated with moisture content and rot </w:t>
            </w:r>
          </w:p>
          <w:p w14:paraId="78B6C00A" w14:textId="77777777" w:rsidR="00E4176A" w:rsidRPr="00834A8C" w:rsidRDefault="00E4176A" w:rsidP="00F00286">
            <w:pPr>
              <w:pStyle w:val="ListParagraph"/>
              <w:numPr>
                <w:ilvl w:val="0"/>
                <w:numId w:val="42"/>
              </w:numPr>
              <w:snapToGrid w:val="0"/>
              <w:ind w:left="714" w:hanging="357"/>
              <w:contextualSpacing w:val="0"/>
              <w:rPr>
                <w:color w:val="FF0000"/>
              </w:rPr>
            </w:pPr>
            <w:r w:rsidRPr="00834A8C">
              <w:rPr>
                <w:color w:val="FF0000"/>
              </w:rPr>
              <w:t xml:space="preserve">Risk of fire </w:t>
            </w:r>
          </w:p>
          <w:p w14:paraId="15F22BFB" w14:textId="77777777" w:rsidR="00E4176A" w:rsidRDefault="00E4176A" w:rsidP="00E025E1"/>
        </w:tc>
      </w:tr>
      <w:tr w:rsidR="00E4176A" w14:paraId="698E98BF" w14:textId="77777777" w:rsidTr="001B35F5">
        <w:tc>
          <w:tcPr>
            <w:tcW w:w="2977" w:type="dxa"/>
          </w:tcPr>
          <w:p w14:paraId="11F5CC9E" w14:textId="773206F3" w:rsidR="00E4176A" w:rsidRDefault="00E4176A" w:rsidP="00E025E1">
            <w:pPr>
              <w:rPr>
                <w:b/>
              </w:rPr>
            </w:pPr>
            <w:r w:rsidRPr="001B35F5">
              <w:rPr>
                <w:b/>
              </w:rPr>
              <w:t xml:space="preserve">Steel </w:t>
            </w:r>
            <w:r w:rsidR="00F00286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 w:rsidR="00F00286">
              <w:rPr>
                <w:b/>
              </w:rPr>
              <w:t>s</w:t>
            </w:r>
            <w:r w:rsidRPr="001B35F5">
              <w:rPr>
                <w:b/>
              </w:rPr>
              <w:t>ystem</w:t>
            </w:r>
            <w:r w:rsidR="00F00286">
              <w:rPr>
                <w:b/>
              </w:rPr>
              <w:t>(s)</w:t>
            </w:r>
            <w:r w:rsidRPr="001B35F5">
              <w:rPr>
                <w:b/>
              </w:rPr>
              <w:t xml:space="preserve"> (SFS)</w:t>
            </w:r>
          </w:p>
          <w:p w14:paraId="1DB778D5" w14:textId="77777777" w:rsidR="00E4176A" w:rsidRPr="001B35F5" w:rsidRDefault="00E4176A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22A33608" w14:textId="3E2C6A59" w:rsidR="00E4176A" w:rsidRPr="000C3A99" w:rsidRDefault="00E4176A" w:rsidP="00F00286">
            <w:pPr>
              <w:rPr>
                <w:color w:val="FF0000"/>
              </w:rPr>
            </w:pPr>
            <w:r w:rsidRPr="000C3A99">
              <w:rPr>
                <w:color w:val="FF0000"/>
              </w:rPr>
              <w:t xml:space="preserve">Common method used in primarily commercial and industrial contexts but adoption in a residential context is rising </w:t>
            </w:r>
          </w:p>
        </w:tc>
        <w:tc>
          <w:tcPr>
            <w:tcW w:w="3969" w:type="dxa"/>
          </w:tcPr>
          <w:p w14:paraId="6A5CA2A7" w14:textId="4E5CD82C" w:rsidR="00E4176A" w:rsidRPr="00466DAE" w:rsidRDefault="00E4176A" w:rsidP="006351E0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Steel </w:t>
            </w:r>
            <w:r w:rsidR="001E74D2">
              <w:rPr>
                <w:color w:val="FF0000"/>
              </w:rPr>
              <w:t>has</w:t>
            </w:r>
            <w:r w:rsidRPr="00466DAE">
              <w:rPr>
                <w:color w:val="FF0000"/>
              </w:rPr>
              <w:t xml:space="preserve"> a high strength to weight ratio</w:t>
            </w:r>
          </w:p>
          <w:p w14:paraId="7ED8C106" w14:textId="48F8BDEF" w:rsidR="00E4176A" w:rsidRPr="00466DAE" w:rsidRDefault="00E4176A" w:rsidP="006351E0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Offsite fabrication can improve quality </w:t>
            </w:r>
          </w:p>
          <w:p w14:paraId="5C71F3A5" w14:textId="77777777" w:rsidR="00E4176A" w:rsidRPr="00466DAE" w:rsidRDefault="00E4176A" w:rsidP="006351E0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Units can be mass produced </w:t>
            </w:r>
          </w:p>
          <w:p w14:paraId="1A9CF382" w14:textId="77777777" w:rsidR="00E4176A" w:rsidRPr="00466DAE" w:rsidRDefault="00E4176A" w:rsidP="006351E0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Can be clad with a variety of materials </w:t>
            </w:r>
          </w:p>
        </w:tc>
        <w:tc>
          <w:tcPr>
            <w:tcW w:w="3686" w:type="dxa"/>
          </w:tcPr>
          <w:p w14:paraId="123691A7" w14:textId="77777777" w:rsidR="00E4176A" w:rsidRPr="000C3A99" w:rsidRDefault="00E4176A" w:rsidP="006351E0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Buckling can be an issue with steel structures </w:t>
            </w:r>
          </w:p>
          <w:p w14:paraId="527E7BD3" w14:textId="77777777" w:rsidR="00E4176A" w:rsidRPr="000C3A99" w:rsidRDefault="00E4176A" w:rsidP="006351E0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High maintenance costs </w:t>
            </w:r>
          </w:p>
          <w:p w14:paraId="5961246B" w14:textId="77777777" w:rsidR="00E4176A" w:rsidRPr="000C3A99" w:rsidRDefault="00E4176A" w:rsidP="006351E0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Fireproof treatment </w:t>
            </w:r>
          </w:p>
          <w:p w14:paraId="7EBF03BE" w14:textId="2D520DA6" w:rsidR="00E4176A" w:rsidRDefault="00E4176A" w:rsidP="006351E0">
            <w:pPr>
              <w:pStyle w:val="ListParagraph"/>
              <w:numPr>
                <w:ilvl w:val="0"/>
                <w:numId w:val="36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Health and safety concerns when welding activities take place onsite </w:t>
            </w:r>
          </w:p>
          <w:p w14:paraId="00FF9F4A" w14:textId="77777777" w:rsidR="00E4176A" w:rsidRPr="000C3A99" w:rsidRDefault="00E4176A" w:rsidP="00834A8C">
            <w:pPr>
              <w:pStyle w:val="ListParagraph"/>
              <w:rPr>
                <w:color w:val="FF0000"/>
              </w:rPr>
            </w:pPr>
          </w:p>
        </w:tc>
      </w:tr>
      <w:tr w:rsidR="00E4176A" w14:paraId="62529B30" w14:textId="77777777" w:rsidTr="001B35F5">
        <w:tc>
          <w:tcPr>
            <w:tcW w:w="2977" w:type="dxa"/>
          </w:tcPr>
          <w:p w14:paraId="1E86C071" w14:textId="540AE358" w:rsidR="00E4176A" w:rsidRPr="001B35F5" w:rsidRDefault="00E4176A" w:rsidP="00E025E1">
            <w:pPr>
              <w:rPr>
                <w:b/>
              </w:rPr>
            </w:pPr>
            <w:r w:rsidRPr="001B35F5">
              <w:rPr>
                <w:b/>
              </w:rPr>
              <w:t xml:space="preserve">Straw </w:t>
            </w:r>
            <w:r w:rsidR="00F00286">
              <w:rPr>
                <w:b/>
              </w:rPr>
              <w:t>b</w:t>
            </w:r>
            <w:r w:rsidRPr="001B35F5">
              <w:rPr>
                <w:b/>
              </w:rPr>
              <w:t xml:space="preserve">ale </w:t>
            </w:r>
            <w:r w:rsidR="00F00286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329160F4" w14:textId="77777777" w:rsidR="00E4176A" w:rsidRPr="001B35F5" w:rsidRDefault="00E4176A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0E41496F" w14:textId="6DD55F32" w:rsidR="00E4176A" w:rsidRDefault="00E4176A" w:rsidP="00E025E1">
            <w:r w:rsidRPr="000C3A99">
              <w:rPr>
                <w:color w:val="FF0000"/>
              </w:rPr>
              <w:t>Popular for self-build and community projects. Can be used in residential or commercial context</w:t>
            </w:r>
            <w:r>
              <w:rPr>
                <w:color w:val="FF0000"/>
              </w:rPr>
              <w:t>s</w:t>
            </w:r>
            <w:r w:rsidRPr="000C3A99">
              <w:rPr>
                <w:color w:val="FF0000"/>
              </w:rPr>
              <w:t xml:space="preserve"> </w:t>
            </w:r>
          </w:p>
        </w:tc>
        <w:tc>
          <w:tcPr>
            <w:tcW w:w="3969" w:type="dxa"/>
          </w:tcPr>
          <w:p w14:paraId="79AAE42A" w14:textId="77777777" w:rsidR="00E4176A" w:rsidRPr="00466DAE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Straw is a renewable material </w:t>
            </w:r>
          </w:p>
          <w:p w14:paraId="2C000BFB" w14:textId="77777777" w:rsidR="00E4176A" w:rsidRPr="00CC1C13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Good thermal insulation </w:t>
            </w:r>
            <w:r w:rsidRPr="00CC1C13">
              <w:rPr>
                <w:color w:val="FF0000"/>
              </w:rPr>
              <w:t xml:space="preserve">properties </w:t>
            </w:r>
          </w:p>
          <w:p w14:paraId="18D8653E" w14:textId="20614B1B" w:rsidR="00E4176A" w:rsidRPr="00CC1C13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Lightweight</w:t>
            </w:r>
            <w:r w:rsidR="00F00286">
              <w:rPr>
                <w:color w:val="FF0000"/>
              </w:rPr>
              <w:t>,</w:t>
            </w:r>
            <w:r w:rsidRPr="00CC1C13">
              <w:rPr>
                <w:color w:val="FF0000"/>
              </w:rPr>
              <w:t xml:space="preserve"> so reduces loads on the foundations </w:t>
            </w:r>
          </w:p>
          <w:p w14:paraId="55C8FE13" w14:textId="7D182CED" w:rsidR="00E4176A" w:rsidRDefault="00E4176A" w:rsidP="00F00286">
            <w:pPr>
              <w:pStyle w:val="ListParagraph"/>
              <w:numPr>
                <w:ilvl w:val="0"/>
                <w:numId w:val="35"/>
              </w:numPr>
            </w:pPr>
            <w:r w:rsidRPr="00CC1C13">
              <w:rPr>
                <w:color w:val="FF0000"/>
              </w:rPr>
              <w:t>Requires minimal skills for installation so can be suited to self-build and community</w:t>
            </w:r>
            <w:r w:rsidR="00F00286">
              <w:rPr>
                <w:color w:val="FF0000"/>
              </w:rPr>
              <w:t>-</w:t>
            </w:r>
            <w:r w:rsidRPr="00CC1C13">
              <w:rPr>
                <w:color w:val="FF0000"/>
              </w:rPr>
              <w:t>based projects</w:t>
            </w:r>
          </w:p>
        </w:tc>
        <w:tc>
          <w:tcPr>
            <w:tcW w:w="3686" w:type="dxa"/>
          </w:tcPr>
          <w:p w14:paraId="1AC80C4D" w14:textId="77777777" w:rsidR="00E4176A" w:rsidRPr="000C3A99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Straw has low compressive strength</w:t>
            </w:r>
          </w:p>
          <w:p w14:paraId="078CA0F2" w14:textId="77777777" w:rsidR="00E4176A" w:rsidRPr="000C3A99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Inconsistent material properties</w:t>
            </w:r>
          </w:p>
          <w:p w14:paraId="39071584" w14:textId="77777777" w:rsidR="00E4176A" w:rsidRPr="000C3A99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Limited resilience to moisture </w:t>
            </w:r>
          </w:p>
          <w:p w14:paraId="5FD14C3B" w14:textId="0BEDE48C" w:rsidR="00E4176A" w:rsidRPr="000C3A99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Use is limited to above </w:t>
            </w:r>
            <w:proofErr w:type="gramStart"/>
            <w:r w:rsidR="00F00286">
              <w:rPr>
                <w:color w:val="FF0000"/>
              </w:rPr>
              <w:t>damp proof</w:t>
            </w:r>
            <w:proofErr w:type="gramEnd"/>
            <w:r w:rsidR="00F00286">
              <w:rPr>
                <w:color w:val="FF0000"/>
              </w:rPr>
              <w:t xml:space="preserve"> course (DPC)</w:t>
            </w:r>
            <w:r w:rsidRPr="000C3A99">
              <w:rPr>
                <w:color w:val="FF0000"/>
              </w:rPr>
              <w:t xml:space="preserve"> </w:t>
            </w:r>
            <w:r w:rsidR="00F00286">
              <w:rPr>
                <w:color w:val="FF0000"/>
              </w:rPr>
              <w:t>l</w:t>
            </w:r>
            <w:r w:rsidRPr="000C3A99">
              <w:rPr>
                <w:color w:val="FF0000"/>
              </w:rPr>
              <w:t xml:space="preserve">evel </w:t>
            </w:r>
          </w:p>
          <w:p w14:paraId="7B66671F" w14:textId="77777777" w:rsidR="00E4176A" w:rsidRPr="000C3A99" w:rsidRDefault="00E4176A" w:rsidP="00E025E1">
            <w:pPr>
              <w:rPr>
                <w:color w:val="FF0000"/>
              </w:rPr>
            </w:pPr>
          </w:p>
          <w:p w14:paraId="228EFB7C" w14:textId="77777777" w:rsidR="00E4176A" w:rsidRPr="000C3A99" w:rsidRDefault="00E4176A" w:rsidP="00E025E1">
            <w:pPr>
              <w:rPr>
                <w:color w:val="FF0000"/>
              </w:rPr>
            </w:pPr>
          </w:p>
        </w:tc>
      </w:tr>
      <w:tr w:rsidR="00E4176A" w14:paraId="76AB55ED" w14:textId="77777777" w:rsidTr="001B35F5">
        <w:tc>
          <w:tcPr>
            <w:tcW w:w="2977" w:type="dxa"/>
          </w:tcPr>
          <w:p w14:paraId="161863CC" w14:textId="26D4230E" w:rsidR="00E4176A" w:rsidRPr="001B35F5" w:rsidRDefault="00E4176A" w:rsidP="00E025E1">
            <w:pPr>
              <w:rPr>
                <w:b/>
              </w:rPr>
            </w:pPr>
            <w:r w:rsidRPr="001B35F5">
              <w:rPr>
                <w:b/>
              </w:rPr>
              <w:lastRenderedPageBreak/>
              <w:t xml:space="preserve">Brick and </w:t>
            </w:r>
            <w:r w:rsidR="00F00286">
              <w:rPr>
                <w:b/>
              </w:rPr>
              <w:t>b</w:t>
            </w:r>
            <w:r w:rsidRPr="001B35F5">
              <w:rPr>
                <w:b/>
              </w:rPr>
              <w:t xml:space="preserve">lock </w:t>
            </w:r>
            <w:r w:rsidR="00F00286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40B9370A" w14:textId="6D13B123" w:rsidR="00E4176A" w:rsidRDefault="00E4176A" w:rsidP="00E025E1">
            <w:r w:rsidRPr="000C3A99">
              <w:rPr>
                <w:color w:val="FF0000"/>
              </w:rPr>
              <w:t xml:space="preserve">Most common form of construction for domestic dwellings </w:t>
            </w:r>
          </w:p>
        </w:tc>
        <w:tc>
          <w:tcPr>
            <w:tcW w:w="3969" w:type="dxa"/>
          </w:tcPr>
          <w:p w14:paraId="2A8F40BD" w14:textId="77777777" w:rsidR="00E4176A" w:rsidRPr="00466DAE" w:rsidRDefault="00E4176A" w:rsidP="006351E0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Can withstand large amounts of compressive weight </w:t>
            </w:r>
          </w:p>
          <w:p w14:paraId="54B36B86" w14:textId="77777777" w:rsidR="00E4176A" w:rsidRPr="00466DAE" w:rsidRDefault="00E4176A" w:rsidP="006351E0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Materials are readily accessible and available </w:t>
            </w:r>
          </w:p>
          <w:p w14:paraId="0230DDDB" w14:textId="77777777" w:rsidR="00E4176A" w:rsidRPr="00466DAE" w:rsidRDefault="00E4176A" w:rsidP="006351E0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Bricks have excellent thermal mass </w:t>
            </w:r>
          </w:p>
          <w:p w14:paraId="27BBDCCC" w14:textId="77777777" w:rsidR="00E4176A" w:rsidRPr="00466DAE" w:rsidRDefault="00E4176A" w:rsidP="006351E0">
            <w:pPr>
              <w:pStyle w:val="ListParagraph"/>
              <w:numPr>
                <w:ilvl w:val="0"/>
                <w:numId w:val="37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Bricks and blocks can be recycled </w:t>
            </w:r>
          </w:p>
          <w:p w14:paraId="6D124777" w14:textId="77777777" w:rsidR="00E4176A" w:rsidRDefault="00E4176A" w:rsidP="00E025E1"/>
        </w:tc>
        <w:tc>
          <w:tcPr>
            <w:tcW w:w="3686" w:type="dxa"/>
          </w:tcPr>
          <w:p w14:paraId="20667A18" w14:textId="77777777" w:rsidR="00E4176A" w:rsidRPr="00466DAE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Time consuming in comparison to other more modern construction methods </w:t>
            </w:r>
          </w:p>
          <w:p w14:paraId="1666BB1F" w14:textId="77777777" w:rsidR="00E4176A" w:rsidRPr="00466DAE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Weather conditions can impact this form of construction </w:t>
            </w:r>
          </w:p>
          <w:p w14:paraId="7E2543EA" w14:textId="4AEAC6C2" w:rsidR="00E4176A" w:rsidRPr="00466DAE" w:rsidRDefault="00E4176A" w:rsidP="006351E0">
            <w:pPr>
              <w:pStyle w:val="ListParagraph"/>
              <w:numPr>
                <w:ilvl w:val="0"/>
                <w:numId w:val="35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>Materials need to be stored onsite and</w:t>
            </w:r>
            <w:r w:rsidR="00F00286">
              <w:rPr>
                <w:color w:val="FF0000"/>
              </w:rPr>
              <w:t xml:space="preserve"> be</w:t>
            </w:r>
            <w:r w:rsidRPr="00466DAE">
              <w:rPr>
                <w:color w:val="FF0000"/>
              </w:rPr>
              <w:t xml:space="preserve"> well protected from the elements </w:t>
            </w:r>
          </w:p>
        </w:tc>
      </w:tr>
      <w:tr w:rsidR="00E4176A" w14:paraId="714F0673" w14:textId="77777777" w:rsidTr="001B35F5">
        <w:tc>
          <w:tcPr>
            <w:tcW w:w="2977" w:type="dxa"/>
          </w:tcPr>
          <w:p w14:paraId="260C50EC" w14:textId="5AA0EC6E" w:rsidR="00E4176A" w:rsidRPr="001B35F5" w:rsidRDefault="00E4176A" w:rsidP="00E025E1">
            <w:pPr>
              <w:rPr>
                <w:b/>
              </w:rPr>
            </w:pPr>
            <w:r w:rsidRPr="001B35F5">
              <w:rPr>
                <w:b/>
              </w:rPr>
              <w:t xml:space="preserve">Container </w:t>
            </w:r>
            <w:r w:rsidR="00F00286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41892FE5" w14:textId="77777777" w:rsidR="00E4176A" w:rsidRPr="001B35F5" w:rsidRDefault="00E4176A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46FF4CF1" w14:textId="338B2665" w:rsidR="00E4176A" w:rsidRDefault="00E4176A" w:rsidP="00E025E1">
            <w:r w:rsidRPr="000C3A99">
              <w:rPr>
                <w:color w:val="FF0000"/>
              </w:rPr>
              <w:t>Initially used for small</w:t>
            </w:r>
            <w:r w:rsidR="00F00286">
              <w:rPr>
                <w:color w:val="FF0000"/>
              </w:rPr>
              <w:t>-</w:t>
            </w:r>
            <w:r w:rsidRPr="000C3A99">
              <w:rPr>
                <w:color w:val="FF0000"/>
              </w:rPr>
              <w:t xml:space="preserve">scale residential projects but increasing in popularity for commercial use such as offices, </w:t>
            </w:r>
            <w:proofErr w:type="gramStart"/>
            <w:r w:rsidRPr="000C3A99">
              <w:rPr>
                <w:color w:val="FF0000"/>
              </w:rPr>
              <w:t>classrooms</w:t>
            </w:r>
            <w:proofErr w:type="gramEnd"/>
            <w:r w:rsidRPr="000C3A99">
              <w:rPr>
                <w:color w:val="FF0000"/>
              </w:rPr>
              <w:t xml:space="preserve"> and self-storage units </w:t>
            </w:r>
          </w:p>
        </w:tc>
        <w:tc>
          <w:tcPr>
            <w:tcW w:w="3969" w:type="dxa"/>
          </w:tcPr>
          <w:p w14:paraId="4B3790D8" w14:textId="77777777" w:rsidR="00E4176A" w:rsidRPr="000C3A99" w:rsidRDefault="00E4176A" w:rsidP="006351E0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Design versatility </w:t>
            </w:r>
          </w:p>
          <w:p w14:paraId="2DBC7966" w14:textId="24BE4639" w:rsidR="00E4176A" w:rsidRPr="000C3A99" w:rsidRDefault="00E4176A" w:rsidP="006351E0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>Can be cost</w:t>
            </w:r>
            <w:r w:rsidR="00F00286">
              <w:rPr>
                <w:color w:val="FF0000"/>
              </w:rPr>
              <w:t>-</w:t>
            </w:r>
            <w:r w:rsidRPr="000C3A99">
              <w:rPr>
                <w:color w:val="FF0000"/>
              </w:rPr>
              <w:t xml:space="preserve">effective in terms of initially purchasing the containers </w:t>
            </w:r>
          </w:p>
          <w:p w14:paraId="328A0A1C" w14:textId="77777777" w:rsidR="00E4176A" w:rsidRPr="000C3A99" w:rsidRDefault="00E4176A" w:rsidP="006351E0">
            <w:pPr>
              <w:pStyle w:val="ListParagraph"/>
              <w:numPr>
                <w:ilvl w:val="0"/>
                <w:numId w:val="41"/>
              </w:numPr>
              <w:rPr>
                <w:color w:val="FF0000"/>
              </w:rPr>
            </w:pPr>
            <w:r w:rsidRPr="000C3A99">
              <w:rPr>
                <w:color w:val="FF0000"/>
              </w:rPr>
              <w:t xml:space="preserve">Durability </w:t>
            </w:r>
          </w:p>
          <w:p w14:paraId="74B295A8" w14:textId="77777777" w:rsidR="00E4176A" w:rsidRDefault="00E4176A" w:rsidP="00E025E1"/>
        </w:tc>
        <w:tc>
          <w:tcPr>
            <w:tcW w:w="3686" w:type="dxa"/>
          </w:tcPr>
          <w:p w14:paraId="022444CC" w14:textId="77777777" w:rsidR="00E4176A" w:rsidRPr="00466DAE" w:rsidRDefault="00E4176A" w:rsidP="006351E0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Insulation requirements can be complex to achieve </w:t>
            </w:r>
          </w:p>
          <w:p w14:paraId="446FF5D7" w14:textId="35A601C0" w:rsidR="00E4176A" w:rsidRDefault="00E4176A" w:rsidP="006351E0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 w:rsidRPr="00466DAE">
              <w:rPr>
                <w:color w:val="FF0000"/>
              </w:rPr>
              <w:t xml:space="preserve">Meeting </w:t>
            </w:r>
            <w:r w:rsidR="00F00286">
              <w:rPr>
                <w:color w:val="FF0000"/>
              </w:rPr>
              <w:t>b</w:t>
            </w:r>
            <w:r w:rsidRPr="00466DAE">
              <w:rPr>
                <w:color w:val="FF0000"/>
              </w:rPr>
              <w:t xml:space="preserve">uilding </w:t>
            </w:r>
            <w:r w:rsidR="00F00286">
              <w:rPr>
                <w:color w:val="FF0000"/>
              </w:rPr>
              <w:t>r</w:t>
            </w:r>
            <w:r w:rsidRPr="00466DAE">
              <w:rPr>
                <w:color w:val="FF0000"/>
              </w:rPr>
              <w:t>egulations with this construction method can be challenging</w:t>
            </w:r>
          </w:p>
          <w:p w14:paraId="163707A3" w14:textId="26FDC393" w:rsidR="00E4176A" w:rsidRDefault="00E4176A" w:rsidP="006351E0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>
              <w:rPr>
                <w:color w:val="FF0000"/>
              </w:rPr>
              <w:t xml:space="preserve">Transportation to site and lifting containers into the site boundary may need to be considered and planned efficiently </w:t>
            </w:r>
          </w:p>
          <w:p w14:paraId="582CAA1E" w14:textId="77777777" w:rsidR="00E4176A" w:rsidRPr="00466DAE" w:rsidRDefault="00E4176A" w:rsidP="006351E0">
            <w:pPr>
              <w:pStyle w:val="ListParagraph"/>
              <w:numPr>
                <w:ilvl w:val="0"/>
                <w:numId w:val="38"/>
              </w:numPr>
              <w:rPr>
                <w:color w:val="FF0000"/>
              </w:rPr>
            </w:pPr>
            <w:r>
              <w:rPr>
                <w:color w:val="FF0000"/>
              </w:rPr>
              <w:t xml:space="preserve">Sourcing skilled labour with experience in container construction </w:t>
            </w:r>
            <w:r w:rsidRPr="00466DAE">
              <w:rPr>
                <w:color w:val="FF0000"/>
              </w:rPr>
              <w:t xml:space="preserve"> </w:t>
            </w:r>
          </w:p>
          <w:p w14:paraId="448719B0" w14:textId="77777777" w:rsidR="00E4176A" w:rsidRDefault="00E4176A" w:rsidP="00E025E1"/>
          <w:p w14:paraId="0DF15825" w14:textId="77777777" w:rsidR="00E4176A" w:rsidRDefault="00E4176A" w:rsidP="00E025E1"/>
          <w:p w14:paraId="7ECF49CC" w14:textId="77777777" w:rsidR="00E4176A" w:rsidRDefault="00E4176A" w:rsidP="00E025E1"/>
        </w:tc>
      </w:tr>
      <w:tr w:rsidR="00E4176A" w14:paraId="1631866C" w14:textId="77777777" w:rsidTr="001B35F5">
        <w:tc>
          <w:tcPr>
            <w:tcW w:w="2977" w:type="dxa"/>
          </w:tcPr>
          <w:p w14:paraId="7FB766FB" w14:textId="5B65675E" w:rsidR="00E4176A" w:rsidRPr="001B35F5" w:rsidRDefault="00E4176A" w:rsidP="00E025E1">
            <w:pPr>
              <w:rPr>
                <w:b/>
              </w:rPr>
            </w:pPr>
            <w:r w:rsidRPr="001B35F5">
              <w:rPr>
                <w:b/>
              </w:rPr>
              <w:t xml:space="preserve">Portal </w:t>
            </w:r>
            <w:r w:rsidR="00F00286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</w:p>
          <w:p w14:paraId="39F6991B" w14:textId="77777777" w:rsidR="00E4176A" w:rsidRPr="001B35F5" w:rsidRDefault="00E4176A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445C6644" w14:textId="02BAF4C4" w:rsidR="00E4176A" w:rsidRDefault="00E4176A" w:rsidP="00E025E1">
            <w:r w:rsidRPr="000C3A99">
              <w:rPr>
                <w:color w:val="FF0000"/>
              </w:rPr>
              <w:t xml:space="preserve">Predominantly used </w:t>
            </w:r>
            <w:r w:rsidR="00D73285">
              <w:rPr>
                <w:color w:val="FF0000"/>
              </w:rPr>
              <w:t>in</w:t>
            </w:r>
            <w:r w:rsidRPr="000C3A99">
              <w:rPr>
                <w:color w:val="FF0000"/>
              </w:rPr>
              <w:t xml:space="preserve"> </w:t>
            </w:r>
            <w:r w:rsidR="00D73285">
              <w:rPr>
                <w:color w:val="FF0000"/>
              </w:rPr>
              <w:t>a</w:t>
            </w:r>
            <w:r w:rsidRPr="000C3A99">
              <w:rPr>
                <w:color w:val="FF0000"/>
              </w:rPr>
              <w:t xml:space="preserve">gricultural, </w:t>
            </w:r>
            <w:proofErr w:type="gramStart"/>
            <w:r w:rsidR="00D73285">
              <w:rPr>
                <w:color w:val="FF0000"/>
              </w:rPr>
              <w:t>i</w:t>
            </w:r>
            <w:r w:rsidRPr="000C3A99">
              <w:rPr>
                <w:color w:val="FF0000"/>
              </w:rPr>
              <w:t>ndustrial</w:t>
            </w:r>
            <w:proofErr w:type="gramEnd"/>
            <w:r w:rsidRPr="000C3A99">
              <w:rPr>
                <w:color w:val="FF0000"/>
              </w:rPr>
              <w:t xml:space="preserve"> and </w:t>
            </w:r>
            <w:r w:rsidR="00D73285">
              <w:rPr>
                <w:color w:val="FF0000"/>
              </w:rPr>
              <w:t>c</w:t>
            </w:r>
            <w:r w:rsidRPr="000C3A99">
              <w:rPr>
                <w:color w:val="FF0000"/>
              </w:rPr>
              <w:t>ommercial contexts</w:t>
            </w:r>
          </w:p>
        </w:tc>
        <w:tc>
          <w:tcPr>
            <w:tcW w:w="3969" w:type="dxa"/>
          </w:tcPr>
          <w:p w14:paraId="27CC2728" w14:textId="77777777" w:rsidR="00E4176A" w:rsidRPr="00CC1C13" w:rsidRDefault="00E4176A" w:rsidP="006351E0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Simple structural from </w:t>
            </w:r>
          </w:p>
          <w:p w14:paraId="5E06E4F3" w14:textId="594CC1EB" w:rsidR="00E4176A" w:rsidRPr="00CC1C13" w:rsidRDefault="00E4176A" w:rsidP="006351E0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Creates a large</w:t>
            </w:r>
            <w:r w:rsidR="00D73285">
              <w:rPr>
                <w:color w:val="FF0000"/>
              </w:rPr>
              <w:t>,</w:t>
            </w:r>
            <w:r w:rsidRPr="00CC1C13">
              <w:rPr>
                <w:color w:val="FF0000"/>
              </w:rPr>
              <w:t xml:space="preserve"> clear span </w:t>
            </w:r>
          </w:p>
          <w:p w14:paraId="498A19B1" w14:textId="70B82F7C" w:rsidR="00E4176A" w:rsidRPr="00CC1C13" w:rsidRDefault="00E4176A" w:rsidP="006351E0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lastRenderedPageBreak/>
              <w:t>C</w:t>
            </w:r>
            <w:r w:rsidR="00D73285">
              <w:rPr>
                <w:color w:val="FF0000"/>
              </w:rPr>
              <w:t>a</w:t>
            </w:r>
            <w:r w:rsidRPr="00CC1C13">
              <w:rPr>
                <w:color w:val="FF0000"/>
              </w:rPr>
              <w:t>n be made weatherproof at a low cost</w:t>
            </w:r>
          </w:p>
          <w:p w14:paraId="520865DB" w14:textId="77777777" w:rsidR="00E4176A" w:rsidRPr="00CC1C13" w:rsidRDefault="00E4176A" w:rsidP="006351E0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be custom made to meet design and client requirements </w:t>
            </w:r>
          </w:p>
        </w:tc>
        <w:tc>
          <w:tcPr>
            <w:tcW w:w="3686" w:type="dxa"/>
          </w:tcPr>
          <w:p w14:paraId="27385222" w14:textId="77777777" w:rsidR="00E4176A" w:rsidRPr="00CC1C13" w:rsidRDefault="00E4176A" w:rsidP="006351E0">
            <w:pPr>
              <w:pStyle w:val="ListParagraph"/>
              <w:numPr>
                <w:ilvl w:val="0"/>
                <w:numId w:val="39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lastRenderedPageBreak/>
              <w:t>Span lengths can be restricted depending on the prominent building material</w:t>
            </w:r>
          </w:p>
          <w:p w14:paraId="36B3B872" w14:textId="77777777" w:rsidR="00E4176A" w:rsidRPr="00CC1C13" w:rsidRDefault="00E4176A" w:rsidP="00E025E1">
            <w:pPr>
              <w:rPr>
                <w:color w:val="FF0000"/>
              </w:rPr>
            </w:pPr>
          </w:p>
          <w:p w14:paraId="27B7BBF1" w14:textId="77777777" w:rsidR="00E4176A" w:rsidRDefault="00E4176A" w:rsidP="00E025E1">
            <w:pPr>
              <w:rPr>
                <w:color w:val="FF0000"/>
              </w:rPr>
            </w:pPr>
          </w:p>
          <w:p w14:paraId="4EB1CDD0" w14:textId="77777777" w:rsidR="00E4176A" w:rsidRPr="00CC1C13" w:rsidRDefault="00E4176A" w:rsidP="00E025E1">
            <w:pPr>
              <w:rPr>
                <w:color w:val="FF0000"/>
              </w:rPr>
            </w:pPr>
          </w:p>
        </w:tc>
      </w:tr>
      <w:tr w:rsidR="00E4176A" w14:paraId="312E95D4" w14:textId="77777777" w:rsidTr="001B35F5">
        <w:tc>
          <w:tcPr>
            <w:tcW w:w="2977" w:type="dxa"/>
          </w:tcPr>
          <w:p w14:paraId="04FE9942" w14:textId="77777777" w:rsidR="00E4176A" w:rsidRPr="001B35F5" w:rsidRDefault="00E4176A" w:rsidP="00E025E1">
            <w:pPr>
              <w:rPr>
                <w:b/>
              </w:rPr>
            </w:pPr>
            <w:r w:rsidRPr="001B35F5">
              <w:rPr>
                <w:b/>
              </w:rPr>
              <w:lastRenderedPageBreak/>
              <w:t xml:space="preserve">Robotics </w:t>
            </w:r>
          </w:p>
          <w:p w14:paraId="364A190C" w14:textId="77777777" w:rsidR="00E4176A" w:rsidRPr="001B35F5" w:rsidRDefault="00E4176A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53AFB14F" w14:textId="65029417" w:rsidR="00E4176A" w:rsidRPr="00CC1C13" w:rsidRDefault="00E4176A" w:rsidP="00E025E1">
            <w:pPr>
              <w:rPr>
                <w:color w:val="FF0000"/>
              </w:rPr>
            </w:pPr>
            <w:r w:rsidRPr="00CC1C13">
              <w:rPr>
                <w:color w:val="FF0000"/>
              </w:rPr>
              <w:t xml:space="preserve">Large scale residential, </w:t>
            </w:r>
            <w:proofErr w:type="gramStart"/>
            <w:r w:rsidRPr="00CC1C13">
              <w:rPr>
                <w:color w:val="FF0000"/>
              </w:rPr>
              <w:t>commercial</w:t>
            </w:r>
            <w:proofErr w:type="gramEnd"/>
            <w:r w:rsidRPr="00CC1C13">
              <w:rPr>
                <w:color w:val="FF0000"/>
              </w:rPr>
              <w:t xml:space="preserve"> or industrial projects </w:t>
            </w:r>
          </w:p>
        </w:tc>
        <w:tc>
          <w:tcPr>
            <w:tcW w:w="3969" w:type="dxa"/>
          </w:tcPr>
          <w:p w14:paraId="15C1955A" w14:textId="187BECFA" w:rsidR="00E4176A" w:rsidRPr="00D73285" w:rsidRDefault="00E4176A" w:rsidP="00D73285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help address low productivity </w:t>
            </w:r>
          </w:p>
          <w:p w14:paraId="3E8B60D5" w14:textId="77777777" w:rsidR="00E4176A" w:rsidRPr="00CC1C13" w:rsidRDefault="00E4176A" w:rsidP="006351E0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Can help reduce accidents and injuries </w:t>
            </w:r>
          </w:p>
          <w:p w14:paraId="040E9BA2" w14:textId="653EF55B" w:rsidR="00E4176A" w:rsidRPr="00CC1C13" w:rsidRDefault="00E4176A" w:rsidP="006351E0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>Reduce</w:t>
            </w:r>
            <w:r w:rsidR="00D73285">
              <w:rPr>
                <w:color w:val="FF0000"/>
              </w:rPr>
              <w:t>s</w:t>
            </w:r>
            <w:r w:rsidRPr="00CC1C13">
              <w:rPr>
                <w:color w:val="FF0000"/>
              </w:rPr>
              <w:t xml:space="preserve"> human error </w:t>
            </w:r>
          </w:p>
        </w:tc>
        <w:tc>
          <w:tcPr>
            <w:tcW w:w="3686" w:type="dxa"/>
          </w:tcPr>
          <w:p w14:paraId="3F753792" w14:textId="77777777" w:rsidR="00E4176A" w:rsidRPr="00CC1C13" w:rsidRDefault="00E4176A" w:rsidP="006351E0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Staff upskilling and training </w:t>
            </w:r>
          </w:p>
          <w:p w14:paraId="0EE1ABD7" w14:textId="77777777" w:rsidR="00E4176A" w:rsidRPr="00CC1C13" w:rsidRDefault="00E4176A" w:rsidP="006351E0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Technical issues will need to be resolved by specialists </w:t>
            </w:r>
          </w:p>
          <w:p w14:paraId="028A1BBE" w14:textId="283A9E92" w:rsidR="00E4176A" w:rsidRPr="00CC1C13" w:rsidRDefault="00E4176A" w:rsidP="006351E0">
            <w:pPr>
              <w:pStyle w:val="ListParagraph"/>
              <w:numPr>
                <w:ilvl w:val="0"/>
                <w:numId w:val="40"/>
              </w:numPr>
              <w:rPr>
                <w:color w:val="FF0000"/>
              </w:rPr>
            </w:pPr>
            <w:r w:rsidRPr="00CC1C13">
              <w:rPr>
                <w:color w:val="FF0000"/>
              </w:rPr>
              <w:t xml:space="preserve">High </w:t>
            </w:r>
            <w:r w:rsidR="00D73285">
              <w:rPr>
                <w:color w:val="FF0000"/>
              </w:rPr>
              <w:t>i</w:t>
            </w:r>
            <w:r w:rsidRPr="00CC1C13">
              <w:rPr>
                <w:color w:val="FF0000"/>
              </w:rPr>
              <w:t xml:space="preserve">nitial investment costs </w:t>
            </w:r>
          </w:p>
          <w:p w14:paraId="07570A30" w14:textId="77777777" w:rsidR="00E4176A" w:rsidRPr="00CC1C13" w:rsidRDefault="00E4176A" w:rsidP="00E025E1">
            <w:pPr>
              <w:rPr>
                <w:color w:val="FF0000"/>
              </w:rPr>
            </w:pPr>
          </w:p>
        </w:tc>
      </w:tr>
    </w:tbl>
    <w:p w14:paraId="6336ADF0" w14:textId="77777777" w:rsidR="00E4176A" w:rsidRDefault="00E4176A" w:rsidP="0047187F">
      <w:pPr>
        <w:pStyle w:val="Answer"/>
        <w:ind w:left="0"/>
      </w:pPr>
    </w:p>
    <w:p w14:paraId="43BBA92A" w14:textId="77777777" w:rsidR="00E4176A" w:rsidRDefault="00E4176A" w:rsidP="00AD179E">
      <w:pPr>
        <w:pStyle w:val="Answer"/>
        <w:tabs>
          <w:tab w:val="left" w:pos="2400"/>
        </w:tabs>
      </w:pPr>
    </w:p>
    <w:p w14:paraId="644C85F2" w14:textId="77777777" w:rsidR="00FC596E" w:rsidRDefault="00FC596E" w:rsidP="00E4176A">
      <w:pPr>
        <w:pStyle w:val="Answer"/>
        <w:tabs>
          <w:tab w:val="left" w:pos="2400"/>
        </w:tabs>
        <w:ind w:left="0"/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295B4" w14:textId="77777777" w:rsidR="001C3336" w:rsidRDefault="001C3336">
      <w:pPr>
        <w:spacing w:before="0" w:after="0"/>
      </w:pPr>
      <w:r>
        <w:separator/>
      </w:r>
    </w:p>
  </w:endnote>
  <w:endnote w:type="continuationSeparator" w:id="0">
    <w:p w14:paraId="6C12DD24" w14:textId="77777777" w:rsidR="001C3336" w:rsidRDefault="001C33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79B25" w14:textId="77777777" w:rsidR="003B4A4B" w:rsidRDefault="003B4A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FA908" w14:textId="52AFD740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25E70B1" wp14:editId="0AE7174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3B4A4B">
      <w:fldChar w:fldCharType="begin"/>
    </w:r>
    <w:r w:rsidR="003B4A4B">
      <w:instrText xml:space="preserve"> NUMPAGES   \* MERGEFORMAT </w:instrText>
    </w:r>
    <w:r w:rsidR="003B4A4B">
      <w:fldChar w:fldCharType="separate"/>
    </w:r>
    <w:r w:rsidR="005C6AF2">
      <w:rPr>
        <w:noProof/>
      </w:rPr>
      <w:t>2</w:t>
    </w:r>
    <w:r w:rsidR="003B4A4B">
      <w:rPr>
        <w:noProof/>
      </w:rPr>
      <w:fldChar w:fldCharType="end"/>
    </w:r>
    <w:r w:rsidR="003B4A4B">
      <w:rPr>
        <w:noProof/>
      </w:rPr>
      <w:t xml:space="preserve">                                              </w:t>
    </w:r>
    <w:r w:rsidR="003B4A4B" w:rsidRPr="003B4A4B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2271" w14:textId="77777777" w:rsidR="003B4A4B" w:rsidRDefault="003B4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13FE7" w14:textId="77777777" w:rsidR="001C3336" w:rsidRDefault="001C3336">
      <w:pPr>
        <w:spacing w:before="0" w:after="0"/>
      </w:pPr>
      <w:r>
        <w:separator/>
      </w:r>
    </w:p>
  </w:footnote>
  <w:footnote w:type="continuationSeparator" w:id="0">
    <w:p w14:paraId="470BBD85" w14:textId="77777777" w:rsidR="001C3336" w:rsidRDefault="001C33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7670" w14:textId="77777777" w:rsidR="003B4A4B" w:rsidRDefault="003B4A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B485C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1C291718" wp14:editId="6F67C204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2473BE60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A8B0C89" wp14:editId="436CD1FD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F0C40E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075B3142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9BD72" w14:textId="77777777" w:rsidR="003B4A4B" w:rsidRDefault="003B4A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F0803"/>
    <w:multiLevelType w:val="multilevel"/>
    <w:tmpl w:val="3C7A9D14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B462F"/>
    <w:multiLevelType w:val="hybridMultilevel"/>
    <w:tmpl w:val="C3C02AFE"/>
    <w:lvl w:ilvl="0" w:tplc="ACC22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53CB9"/>
    <w:multiLevelType w:val="hybridMultilevel"/>
    <w:tmpl w:val="85BCE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D4559"/>
    <w:multiLevelType w:val="hybridMultilevel"/>
    <w:tmpl w:val="F19C6EFA"/>
    <w:lvl w:ilvl="0" w:tplc="3392E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35753"/>
    <w:multiLevelType w:val="hybridMultilevel"/>
    <w:tmpl w:val="F040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4365D"/>
    <w:multiLevelType w:val="hybridMultilevel"/>
    <w:tmpl w:val="B288A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7172D"/>
    <w:multiLevelType w:val="hybridMultilevel"/>
    <w:tmpl w:val="5AC23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10720"/>
    <w:multiLevelType w:val="hybridMultilevel"/>
    <w:tmpl w:val="BB3A1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E6F8D"/>
    <w:multiLevelType w:val="hybridMultilevel"/>
    <w:tmpl w:val="BF1AC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9"/>
  </w:num>
  <w:num w:numId="4">
    <w:abstractNumId w:val="22"/>
  </w:num>
  <w:num w:numId="5">
    <w:abstractNumId w:val="11"/>
  </w:num>
  <w:num w:numId="6">
    <w:abstractNumId w:val="21"/>
  </w:num>
  <w:num w:numId="7">
    <w:abstractNumId w:val="11"/>
  </w:num>
  <w:num w:numId="8">
    <w:abstractNumId w:val="3"/>
  </w:num>
  <w:num w:numId="9">
    <w:abstractNumId w:val="11"/>
    <w:lvlOverride w:ilvl="0">
      <w:startOverride w:val="1"/>
    </w:lvlOverride>
  </w:num>
  <w:num w:numId="10">
    <w:abstractNumId w:val="23"/>
  </w:num>
  <w:num w:numId="11">
    <w:abstractNumId w:val="17"/>
  </w:num>
  <w:num w:numId="12">
    <w:abstractNumId w:val="8"/>
  </w:num>
  <w:num w:numId="13">
    <w:abstractNumId w:val="16"/>
  </w:num>
  <w:num w:numId="14">
    <w:abstractNumId w:val="25"/>
  </w:num>
  <w:num w:numId="15">
    <w:abstractNumId w:val="14"/>
  </w:num>
  <w:num w:numId="16">
    <w:abstractNumId w:val="9"/>
  </w:num>
  <w:num w:numId="17">
    <w:abstractNumId w:val="32"/>
  </w:num>
  <w:num w:numId="18">
    <w:abstractNumId w:val="33"/>
  </w:num>
  <w:num w:numId="19">
    <w:abstractNumId w:val="6"/>
  </w:num>
  <w:num w:numId="20">
    <w:abstractNumId w:val="4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0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7"/>
  </w:num>
  <w:num w:numId="28">
    <w:abstractNumId w:val="12"/>
    <w:lvlOverride w:ilvl="0">
      <w:startOverride w:val="1"/>
    </w:lvlOverride>
  </w:num>
  <w:num w:numId="29">
    <w:abstractNumId w:val="28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"/>
  </w:num>
  <w:num w:numId="36">
    <w:abstractNumId w:val="18"/>
  </w:num>
  <w:num w:numId="37">
    <w:abstractNumId w:val="19"/>
  </w:num>
  <w:num w:numId="38">
    <w:abstractNumId w:val="31"/>
  </w:num>
  <w:num w:numId="39">
    <w:abstractNumId w:val="26"/>
  </w:num>
  <w:num w:numId="40">
    <w:abstractNumId w:val="24"/>
  </w:num>
  <w:num w:numId="41">
    <w:abstractNumId w:val="5"/>
  </w:num>
  <w:num w:numId="42">
    <w:abstractNumId w:val="10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6A"/>
    <w:rsid w:val="000033BD"/>
    <w:rsid w:val="000112B6"/>
    <w:rsid w:val="00060D62"/>
    <w:rsid w:val="00082C62"/>
    <w:rsid w:val="00084618"/>
    <w:rsid w:val="000B231F"/>
    <w:rsid w:val="000B3C4D"/>
    <w:rsid w:val="000C7FC3"/>
    <w:rsid w:val="000E194B"/>
    <w:rsid w:val="00110217"/>
    <w:rsid w:val="00152AC3"/>
    <w:rsid w:val="00156AF3"/>
    <w:rsid w:val="00166DF2"/>
    <w:rsid w:val="00176046"/>
    <w:rsid w:val="0019491D"/>
    <w:rsid w:val="001A5356"/>
    <w:rsid w:val="001C3336"/>
    <w:rsid w:val="001E74D2"/>
    <w:rsid w:val="001E7816"/>
    <w:rsid w:val="001F74AD"/>
    <w:rsid w:val="00262992"/>
    <w:rsid w:val="00295CA8"/>
    <w:rsid w:val="002D07A8"/>
    <w:rsid w:val="002F0F77"/>
    <w:rsid w:val="003405EA"/>
    <w:rsid w:val="003B4A4B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124B"/>
    <w:rsid w:val="00797FA7"/>
    <w:rsid w:val="00876848"/>
    <w:rsid w:val="008A2ADB"/>
    <w:rsid w:val="008C1F1C"/>
    <w:rsid w:val="008D47A6"/>
    <w:rsid w:val="009975A0"/>
    <w:rsid w:val="009C147A"/>
    <w:rsid w:val="009C3AF2"/>
    <w:rsid w:val="009C5C6E"/>
    <w:rsid w:val="009E7368"/>
    <w:rsid w:val="00A2454C"/>
    <w:rsid w:val="00A90560"/>
    <w:rsid w:val="00AA343B"/>
    <w:rsid w:val="00AD179E"/>
    <w:rsid w:val="00AE245C"/>
    <w:rsid w:val="00AE34D4"/>
    <w:rsid w:val="00AF4E8F"/>
    <w:rsid w:val="00B054EC"/>
    <w:rsid w:val="00B54776"/>
    <w:rsid w:val="00BA56B1"/>
    <w:rsid w:val="00BE2C21"/>
    <w:rsid w:val="00C01D20"/>
    <w:rsid w:val="00C202BF"/>
    <w:rsid w:val="00C23AA3"/>
    <w:rsid w:val="00C31189"/>
    <w:rsid w:val="00C60280"/>
    <w:rsid w:val="00C858D7"/>
    <w:rsid w:val="00C92F19"/>
    <w:rsid w:val="00D073BC"/>
    <w:rsid w:val="00D22A2A"/>
    <w:rsid w:val="00D56B82"/>
    <w:rsid w:val="00D634FC"/>
    <w:rsid w:val="00D73285"/>
    <w:rsid w:val="00DA2485"/>
    <w:rsid w:val="00DB7F65"/>
    <w:rsid w:val="00DE29A8"/>
    <w:rsid w:val="00E05AB5"/>
    <w:rsid w:val="00E4176A"/>
    <w:rsid w:val="00E7543C"/>
    <w:rsid w:val="00E76C37"/>
    <w:rsid w:val="00EE7B5F"/>
    <w:rsid w:val="00F00286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8BCBBB"/>
  <w15:docId w15:val="{929D62E8-D91F-494D-937E-CD10CD23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E4176A"/>
    <w:pPr>
      <w:ind w:left="720"/>
      <w:contextualSpacing/>
    </w:pPr>
  </w:style>
  <w:style w:type="numbering" w:customStyle="1" w:styleId="CurrentList1">
    <w:name w:val="Current List1"/>
    <w:uiPriority w:val="99"/>
    <w:rsid w:val="00F00286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13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9</cp:revision>
  <cp:lastPrinted>2021-02-18T12:47:00Z</cp:lastPrinted>
  <dcterms:created xsi:type="dcterms:W3CDTF">2021-07-05T16:37:00Z</dcterms:created>
  <dcterms:modified xsi:type="dcterms:W3CDTF">2021-07-30T13:46:00Z</dcterms:modified>
</cp:coreProperties>
</file>