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7ECC3" w14:textId="6CE8D41A" w:rsidR="00626EEB" w:rsidRDefault="00CC6DA7" w:rsidP="00626EEB">
      <w:pPr>
        <w:pStyle w:val="Unittitle"/>
      </w:pPr>
      <w:r>
        <w:t>7. Building technology principles</w:t>
      </w:r>
      <w:r w:rsidR="00626EEB">
        <w:t xml:space="preserve"> </w:t>
      </w:r>
    </w:p>
    <w:p w14:paraId="5F02CFF3" w14:textId="698A782A" w:rsidR="00626EEB" w:rsidRDefault="00626EEB" w:rsidP="00626EEB">
      <w:pPr>
        <w:pStyle w:val="Heading1"/>
      </w:pPr>
      <w:r>
        <w:t xml:space="preserve">Worksheet </w:t>
      </w:r>
      <w:r w:rsidR="00B25F47">
        <w:t>22</w:t>
      </w:r>
      <w:r>
        <w:t xml:space="preserve">: Building </w:t>
      </w:r>
      <w:r w:rsidR="00B25F47">
        <w:t>s</w:t>
      </w:r>
      <w:r>
        <w:t xml:space="preserve">tructure and </w:t>
      </w:r>
      <w:r w:rsidR="00B25F47">
        <w:t>f</w:t>
      </w:r>
      <w:r>
        <w:t xml:space="preserve">abric </w:t>
      </w:r>
      <w:r w:rsidR="00B25F47">
        <w:t>(learner)</w:t>
      </w:r>
    </w:p>
    <w:p w14:paraId="09F098B0" w14:textId="77777777" w:rsidR="00626EEB" w:rsidRDefault="00626EEB" w:rsidP="00626EEB">
      <w:pPr>
        <w:pStyle w:val="Answer"/>
      </w:pPr>
    </w:p>
    <w:p w14:paraId="6E1E51A1" w14:textId="3EF28675" w:rsidR="00626EEB" w:rsidRDefault="00626EEB" w:rsidP="00626EEB">
      <w:pPr>
        <w:pStyle w:val="Answer"/>
        <w:numPr>
          <w:ilvl w:val="0"/>
          <w:numId w:val="45"/>
        </w:numPr>
      </w:pPr>
      <w:r>
        <w:t>Provide a definition for the term building fabric</w:t>
      </w:r>
      <w:r w:rsidR="000A7D39">
        <w:t>.</w:t>
      </w:r>
      <w:r>
        <w:t xml:space="preserve"> </w:t>
      </w:r>
    </w:p>
    <w:p w14:paraId="1C2E8873" w14:textId="77777777" w:rsidR="00626EEB" w:rsidRDefault="00626EEB" w:rsidP="00626EEB">
      <w:pPr>
        <w:pStyle w:val="Answer"/>
        <w:ind w:left="0"/>
      </w:pPr>
    </w:p>
    <w:p w14:paraId="40355A1A" w14:textId="77777777" w:rsidR="00626EEB" w:rsidRDefault="00626EEB" w:rsidP="00626EEB">
      <w:pPr>
        <w:pStyle w:val="Answer"/>
        <w:ind w:left="0"/>
      </w:pPr>
    </w:p>
    <w:p w14:paraId="59CE655F" w14:textId="1E09AAE9" w:rsidR="00626EEB" w:rsidRDefault="00626EEB" w:rsidP="00626EEB">
      <w:pPr>
        <w:pStyle w:val="Answer"/>
        <w:ind w:left="0"/>
      </w:pPr>
    </w:p>
    <w:p w14:paraId="73EE7A44" w14:textId="1ED589CD" w:rsidR="000A7D39" w:rsidRDefault="000A7D39" w:rsidP="00626EEB">
      <w:pPr>
        <w:pStyle w:val="Answer"/>
        <w:ind w:left="0"/>
      </w:pPr>
    </w:p>
    <w:p w14:paraId="01144422" w14:textId="77777777" w:rsidR="000A7D39" w:rsidRDefault="000A7D39" w:rsidP="00626EEB">
      <w:pPr>
        <w:pStyle w:val="Answer"/>
        <w:ind w:left="0"/>
      </w:pPr>
    </w:p>
    <w:p w14:paraId="5E13C3C1" w14:textId="3036AA9C" w:rsidR="00626EEB" w:rsidRDefault="000A7D39" w:rsidP="00626EEB">
      <w:pPr>
        <w:pStyle w:val="Answer"/>
        <w:numPr>
          <w:ilvl w:val="0"/>
          <w:numId w:val="45"/>
        </w:numPr>
      </w:pPr>
      <w:r>
        <w:t>What does the building fabric do? Think of four things.</w:t>
      </w:r>
      <w:r w:rsidR="00626EEB">
        <w:t xml:space="preserve"> </w:t>
      </w:r>
    </w:p>
    <w:p w14:paraId="37499F93" w14:textId="77777777" w:rsidR="00626EEB" w:rsidRDefault="00626EEB" w:rsidP="00626EEB">
      <w:pPr>
        <w:kinsoku w:val="0"/>
        <w:overflowPunct w:val="0"/>
        <w:spacing w:line="480" w:lineRule="exact"/>
        <w:textAlignment w:val="baseline"/>
      </w:pPr>
    </w:p>
    <w:p w14:paraId="1E7BA9CA" w14:textId="01868AD9" w:rsidR="00626EEB" w:rsidRDefault="00626EEB" w:rsidP="00626EEB">
      <w:pPr>
        <w:pStyle w:val="Answer"/>
        <w:ind w:left="0"/>
      </w:pPr>
    </w:p>
    <w:p w14:paraId="218946AE" w14:textId="77777777" w:rsidR="000A7D39" w:rsidRDefault="000A7D39" w:rsidP="00626EEB">
      <w:pPr>
        <w:pStyle w:val="Answer"/>
        <w:ind w:left="0"/>
      </w:pPr>
    </w:p>
    <w:p w14:paraId="092D66A1" w14:textId="2C343D9E" w:rsidR="00626EEB" w:rsidRDefault="00626EEB" w:rsidP="00626EEB">
      <w:pPr>
        <w:pStyle w:val="Answer"/>
        <w:ind w:left="0"/>
      </w:pPr>
    </w:p>
    <w:p w14:paraId="6B2C9D81" w14:textId="77777777" w:rsidR="000A7D39" w:rsidRDefault="000A7D39" w:rsidP="00626EEB">
      <w:pPr>
        <w:pStyle w:val="Answer"/>
        <w:ind w:left="0"/>
      </w:pPr>
    </w:p>
    <w:p w14:paraId="2DC6E377" w14:textId="1F53A94E" w:rsidR="00626EEB" w:rsidRDefault="00626EEB" w:rsidP="00626EEB">
      <w:pPr>
        <w:pStyle w:val="Answer"/>
        <w:numPr>
          <w:ilvl w:val="0"/>
          <w:numId w:val="45"/>
        </w:numPr>
      </w:pPr>
      <w:r>
        <w:t>State three factors to be considered when selecting building materials</w:t>
      </w:r>
      <w:r w:rsidR="000A7D39">
        <w:t>.</w:t>
      </w:r>
      <w:r>
        <w:t xml:space="preserve"> </w:t>
      </w:r>
    </w:p>
    <w:p w14:paraId="42110FD1" w14:textId="77777777" w:rsidR="00626EEB" w:rsidRDefault="00626EEB" w:rsidP="00626EEB">
      <w:pPr>
        <w:pStyle w:val="Answer"/>
        <w:ind w:left="720"/>
      </w:pPr>
    </w:p>
    <w:p w14:paraId="2398989F" w14:textId="29A3462A" w:rsidR="00626EEB" w:rsidRDefault="00626EEB" w:rsidP="00626EEB">
      <w:pPr>
        <w:pStyle w:val="Answer"/>
        <w:ind w:left="720"/>
      </w:pPr>
    </w:p>
    <w:p w14:paraId="77C78D19" w14:textId="77777777" w:rsidR="000A7D39" w:rsidRDefault="000A7D39" w:rsidP="00626EEB">
      <w:pPr>
        <w:pStyle w:val="Answer"/>
        <w:ind w:left="720"/>
      </w:pPr>
    </w:p>
    <w:p w14:paraId="3023E17B" w14:textId="77777777" w:rsidR="00626EEB" w:rsidRDefault="00626EEB" w:rsidP="00626EEB">
      <w:pPr>
        <w:pStyle w:val="Answer"/>
        <w:ind w:left="720"/>
      </w:pPr>
      <w:r>
        <w:t xml:space="preserve"> </w:t>
      </w:r>
    </w:p>
    <w:p w14:paraId="6B8DFDBA" w14:textId="77777777" w:rsidR="00626EEB" w:rsidRDefault="00626EEB" w:rsidP="00626EEB">
      <w:pPr>
        <w:pStyle w:val="Answer"/>
        <w:ind w:left="0"/>
      </w:pPr>
    </w:p>
    <w:p w14:paraId="414BC4CD" w14:textId="77777777" w:rsidR="00626EEB" w:rsidRDefault="00626EEB" w:rsidP="00626EEB">
      <w:pPr>
        <w:pStyle w:val="Answer"/>
        <w:ind w:left="0"/>
      </w:pPr>
    </w:p>
    <w:p w14:paraId="12C9CC9C" w14:textId="4031B864" w:rsidR="00626EEB" w:rsidRDefault="00626EEB" w:rsidP="00626EEB">
      <w:pPr>
        <w:pStyle w:val="Answer"/>
        <w:numPr>
          <w:ilvl w:val="0"/>
          <w:numId w:val="45"/>
        </w:numPr>
      </w:pPr>
      <w:r>
        <w:t>Briefly explain the possible consequences of selecting unsuitable fixtures and supports</w:t>
      </w:r>
      <w:r w:rsidR="000A7D39">
        <w:t>.</w:t>
      </w:r>
    </w:p>
    <w:p w14:paraId="2B1D072E" w14:textId="77777777" w:rsidR="000A7D39" w:rsidRDefault="000A7D39" w:rsidP="000A7D39">
      <w:pPr>
        <w:pStyle w:val="Answer"/>
      </w:pPr>
    </w:p>
    <w:p w14:paraId="62BB31DF" w14:textId="3D7D021A" w:rsidR="00626EEB" w:rsidRDefault="00626EEB" w:rsidP="00626EEB">
      <w:pPr>
        <w:pStyle w:val="Answer"/>
        <w:rPr>
          <w:b/>
          <w:color w:val="FF0000"/>
        </w:rPr>
      </w:pPr>
    </w:p>
    <w:p w14:paraId="7FC66965" w14:textId="77777777" w:rsidR="000A7D39" w:rsidRDefault="000A7D39" w:rsidP="00626EEB">
      <w:pPr>
        <w:pStyle w:val="Answer"/>
        <w:rPr>
          <w:b/>
          <w:color w:val="FF0000"/>
        </w:rPr>
      </w:pPr>
    </w:p>
    <w:p w14:paraId="49C1502C" w14:textId="77777777" w:rsidR="000A7D39" w:rsidRDefault="000A7D39" w:rsidP="00626EEB">
      <w:pPr>
        <w:pStyle w:val="Answer"/>
        <w:rPr>
          <w:b/>
          <w:color w:val="FF0000"/>
        </w:rPr>
      </w:pPr>
    </w:p>
    <w:p w14:paraId="42751081" w14:textId="4869CDD1" w:rsidR="00626EEB" w:rsidRDefault="00626EEB" w:rsidP="00626EEB">
      <w:pPr>
        <w:pStyle w:val="Answer"/>
        <w:rPr>
          <w:b/>
          <w:color w:val="FF0000"/>
        </w:rPr>
      </w:pPr>
    </w:p>
    <w:p w14:paraId="2006EC33" w14:textId="77777777" w:rsidR="00626EEB" w:rsidRDefault="00626EEB" w:rsidP="00626EEB">
      <w:pPr>
        <w:pStyle w:val="Answer"/>
        <w:ind w:left="0"/>
      </w:pPr>
    </w:p>
    <w:p w14:paraId="44A01102" w14:textId="4590DC0A" w:rsidR="00626EEB" w:rsidRDefault="00626EEB" w:rsidP="00626EEB">
      <w:pPr>
        <w:pStyle w:val="Answer"/>
        <w:numPr>
          <w:ilvl w:val="0"/>
          <w:numId w:val="45"/>
        </w:numPr>
      </w:pPr>
      <w:r>
        <w:t xml:space="preserve">Describe three </w:t>
      </w:r>
      <w:r w:rsidR="000A7D39">
        <w:t>uses</w:t>
      </w:r>
      <w:r>
        <w:t xml:space="preserve"> of cladding</w:t>
      </w:r>
      <w:r w:rsidR="000A7D39">
        <w:t>.</w:t>
      </w:r>
      <w:r>
        <w:t xml:space="preserve"> </w:t>
      </w:r>
    </w:p>
    <w:p w14:paraId="5D6C7AF1" w14:textId="25B54D37" w:rsidR="000A7D39" w:rsidRDefault="000A7D39" w:rsidP="000A7D39">
      <w:pPr>
        <w:pStyle w:val="Answer"/>
      </w:pPr>
    </w:p>
    <w:p w14:paraId="375FEC68" w14:textId="75FD18CF" w:rsidR="000A7D39" w:rsidRDefault="000A7D39" w:rsidP="000A7D39">
      <w:pPr>
        <w:pStyle w:val="Answer"/>
      </w:pPr>
    </w:p>
    <w:p w14:paraId="09ADC4E6" w14:textId="4257CC52" w:rsidR="000A7D39" w:rsidRDefault="000A7D39" w:rsidP="000A7D39">
      <w:pPr>
        <w:pStyle w:val="Answer"/>
      </w:pPr>
    </w:p>
    <w:p w14:paraId="3D463AE8" w14:textId="2A6947C1" w:rsidR="000A7D39" w:rsidRDefault="000A7D39" w:rsidP="000A7D39">
      <w:pPr>
        <w:pStyle w:val="Answer"/>
      </w:pPr>
    </w:p>
    <w:p w14:paraId="23F28DB2" w14:textId="2B32A7F1" w:rsidR="000A7D39" w:rsidRDefault="000A7D39" w:rsidP="000A7D39">
      <w:pPr>
        <w:pStyle w:val="Answer"/>
      </w:pPr>
    </w:p>
    <w:p w14:paraId="51618235" w14:textId="24CD0F8C" w:rsidR="000A7D39" w:rsidRDefault="000A7D39" w:rsidP="000A7D39">
      <w:pPr>
        <w:pStyle w:val="Answer"/>
      </w:pPr>
    </w:p>
    <w:p w14:paraId="69DA3963" w14:textId="73D86866" w:rsidR="000A7D39" w:rsidRDefault="000A7D39" w:rsidP="000A7D39">
      <w:pPr>
        <w:pStyle w:val="Answer"/>
      </w:pPr>
    </w:p>
    <w:p w14:paraId="5029FE4D" w14:textId="760DA384" w:rsidR="000A7D39" w:rsidRDefault="000A7D39" w:rsidP="000A7D39">
      <w:pPr>
        <w:pStyle w:val="Answer"/>
      </w:pPr>
    </w:p>
    <w:p w14:paraId="0446ED1A" w14:textId="77777777" w:rsidR="000A7D39" w:rsidRDefault="000A7D39" w:rsidP="000A7D39">
      <w:pPr>
        <w:pStyle w:val="Answer"/>
      </w:pPr>
    </w:p>
    <w:p w14:paraId="4BB94135" w14:textId="77777777" w:rsidR="00626EEB" w:rsidRDefault="00626EEB" w:rsidP="00626EEB">
      <w:pPr>
        <w:pStyle w:val="Answer"/>
        <w:ind w:left="0"/>
      </w:pPr>
    </w:p>
    <w:p w14:paraId="1D077309" w14:textId="79C6529B" w:rsidR="00626EEB" w:rsidRDefault="00626EEB" w:rsidP="00626EEB">
      <w:pPr>
        <w:pStyle w:val="Answer"/>
        <w:numPr>
          <w:ilvl w:val="0"/>
          <w:numId w:val="45"/>
        </w:numPr>
      </w:pPr>
      <w:r>
        <w:t>State two advantages of steel as a building material</w:t>
      </w:r>
      <w:r w:rsidR="000A7D39">
        <w:t>.</w:t>
      </w:r>
    </w:p>
    <w:p w14:paraId="1A708AAF" w14:textId="6A8524C7" w:rsidR="000A7D39" w:rsidRDefault="000A7D39" w:rsidP="000A7D39">
      <w:pPr>
        <w:pStyle w:val="Answer"/>
      </w:pPr>
    </w:p>
    <w:p w14:paraId="10E0D1E5" w14:textId="1BE0EB60" w:rsidR="000A7D39" w:rsidRDefault="000A7D39" w:rsidP="000A7D39">
      <w:pPr>
        <w:pStyle w:val="Answer"/>
      </w:pPr>
    </w:p>
    <w:p w14:paraId="1EB289A9" w14:textId="77777777" w:rsidR="000A7D39" w:rsidRDefault="000A7D39" w:rsidP="000A7D39">
      <w:pPr>
        <w:pStyle w:val="Answer"/>
      </w:pPr>
    </w:p>
    <w:p w14:paraId="1E8F63C2" w14:textId="182D84F9" w:rsidR="00626EEB" w:rsidRDefault="00626EEB" w:rsidP="00626EEB">
      <w:pPr>
        <w:pStyle w:val="Answer"/>
        <w:ind w:left="0"/>
      </w:pPr>
    </w:p>
    <w:p w14:paraId="255307E5" w14:textId="77777777" w:rsidR="000A7D39" w:rsidRDefault="000A7D39" w:rsidP="00626EEB">
      <w:pPr>
        <w:pStyle w:val="Answer"/>
        <w:ind w:left="0"/>
      </w:pPr>
    </w:p>
    <w:p w14:paraId="7DF2C1AB" w14:textId="77777777" w:rsidR="00626EEB" w:rsidRDefault="00626EEB" w:rsidP="00626EEB">
      <w:pPr>
        <w:pStyle w:val="Answer"/>
        <w:ind w:left="0"/>
      </w:pPr>
    </w:p>
    <w:p w14:paraId="64FCC62A" w14:textId="793B914D" w:rsidR="00626EEB" w:rsidRDefault="00626EEB" w:rsidP="00626EEB">
      <w:pPr>
        <w:pStyle w:val="Answer"/>
        <w:numPr>
          <w:ilvl w:val="0"/>
          <w:numId w:val="45"/>
        </w:numPr>
      </w:pPr>
      <w:r>
        <w:t xml:space="preserve">Briefly </w:t>
      </w:r>
      <w:r w:rsidR="000A7D39">
        <w:t>outline</w:t>
      </w:r>
      <w:r>
        <w:t xml:space="preserve"> the materials that can be used in masonry construction</w:t>
      </w:r>
      <w:r w:rsidR="000A7D39">
        <w:t>.</w:t>
      </w:r>
      <w:r>
        <w:t xml:space="preserve"> </w:t>
      </w:r>
    </w:p>
    <w:p w14:paraId="4BEBC53D" w14:textId="2EFA869C" w:rsidR="000A7D39" w:rsidRDefault="000A7D39" w:rsidP="000A7D39">
      <w:pPr>
        <w:pStyle w:val="Answer"/>
      </w:pPr>
    </w:p>
    <w:p w14:paraId="5C0AD328" w14:textId="2653801F" w:rsidR="000A7D39" w:rsidRDefault="000A7D39" w:rsidP="000A7D39">
      <w:pPr>
        <w:pStyle w:val="Answer"/>
      </w:pPr>
    </w:p>
    <w:p w14:paraId="6C66EFE3" w14:textId="440DD45F" w:rsidR="000A7D39" w:rsidRDefault="000A7D39" w:rsidP="000A7D39">
      <w:pPr>
        <w:pStyle w:val="Answer"/>
      </w:pPr>
    </w:p>
    <w:p w14:paraId="6199128E" w14:textId="228432EE" w:rsidR="000A7D39" w:rsidRDefault="000A7D39" w:rsidP="000A7D39">
      <w:pPr>
        <w:pStyle w:val="Answer"/>
      </w:pPr>
    </w:p>
    <w:p w14:paraId="44A294D3" w14:textId="77777777" w:rsidR="000A7D39" w:rsidRDefault="000A7D39" w:rsidP="000A7D39">
      <w:pPr>
        <w:pStyle w:val="Answer"/>
      </w:pPr>
    </w:p>
    <w:p w14:paraId="504B1BA3" w14:textId="77777777" w:rsidR="00626EEB" w:rsidRDefault="00626EEB" w:rsidP="00626EEB">
      <w:pPr>
        <w:pStyle w:val="Answer"/>
        <w:ind w:left="720"/>
        <w:rPr>
          <w:color w:val="FF0000"/>
          <w:sz w:val="14"/>
        </w:rPr>
      </w:pPr>
    </w:p>
    <w:p w14:paraId="6C702902" w14:textId="77777777" w:rsidR="00626EEB" w:rsidRDefault="00626EEB" w:rsidP="00626EEB">
      <w:pPr>
        <w:pStyle w:val="Answer"/>
        <w:ind w:left="0"/>
      </w:pPr>
    </w:p>
    <w:p w14:paraId="25E2280A" w14:textId="15F6479B" w:rsidR="00626EEB" w:rsidRDefault="00626EEB" w:rsidP="00626EEB">
      <w:pPr>
        <w:pStyle w:val="Answer"/>
        <w:numPr>
          <w:ilvl w:val="0"/>
          <w:numId w:val="45"/>
        </w:numPr>
      </w:pPr>
      <w:r>
        <w:t>Explain what is meant by the term fenestration</w:t>
      </w:r>
      <w:r w:rsidR="000A7D39">
        <w:t>.</w:t>
      </w:r>
      <w:r>
        <w:t xml:space="preserve"> </w:t>
      </w:r>
    </w:p>
    <w:p w14:paraId="7026DA47" w14:textId="77777777" w:rsidR="00626EEB" w:rsidRDefault="00626EEB" w:rsidP="00626EEB">
      <w:pPr>
        <w:pStyle w:val="Answer"/>
        <w:ind w:left="720"/>
      </w:pPr>
    </w:p>
    <w:p w14:paraId="1D90BD0C" w14:textId="77777777" w:rsidR="00626EEB" w:rsidRDefault="00626EEB" w:rsidP="00626EEB">
      <w:pPr>
        <w:pStyle w:val="Answer"/>
        <w:ind w:left="720"/>
      </w:pPr>
    </w:p>
    <w:p w14:paraId="54B13486" w14:textId="77777777" w:rsidR="00626EEB" w:rsidRDefault="00626EEB" w:rsidP="00626EEB">
      <w:pPr>
        <w:pStyle w:val="Answer"/>
      </w:pPr>
    </w:p>
    <w:p w14:paraId="07330BE0" w14:textId="08B4AA4F" w:rsidR="009079BF" w:rsidRDefault="009079BF" w:rsidP="009079BF">
      <w:pPr>
        <w:pStyle w:val="Answer"/>
        <w:ind w:left="1077"/>
        <w:rPr>
          <w:b/>
          <w:color w:val="FF0000"/>
        </w:rPr>
      </w:pPr>
    </w:p>
    <w:p w14:paraId="4C5B328B" w14:textId="77777777" w:rsidR="009079BF" w:rsidRDefault="009079BF" w:rsidP="009079BF">
      <w:pPr>
        <w:pStyle w:val="Answer"/>
        <w:ind w:left="0"/>
      </w:pPr>
    </w:p>
    <w:p w14:paraId="61AED1BD" w14:textId="77777777" w:rsidR="009079BF" w:rsidRDefault="009079BF" w:rsidP="009079BF">
      <w:pPr>
        <w:pStyle w:val="Answer"/>
        <w:ind w:left="360"/>
      </w:pPr>
    </w:p>
    <w:p w14:paraId="0AB1384C" w14:textId="77777777" w:rsidR="009079BF" w:rsidRDefault="009079BF" w:rsidP="009079BF">
      <w:pPr>
        <w:pStyle w:val="Answer"/>
        <w:ind w:left="360"/>
      </w:pPr>
    </w:p>
    <w:p w14:paraId="4BC98005" w14:textId="77777777" w:rsidR="009079BF" w:rsidRDefault="009079BF" w:rsidP="009079BF">
      <w:pPr>
        <w:pStyle w:val="Answer"/>
        <w:ind w:left="360"/>
      </w:pPr>
    </w:p>
    <w:p w14:paraId="0C411371" w14:textId="77777777" w:rsidR="009079BF" w:rsidRDefault="009079BF" w:rsidP="009079BF">
      <w:pPr>
        <w:pStyle w:val="Answer"/>
        <w:ind w:left="360"/>
      </w:pPr>
    </w:p>
    <w:p w14:paraId="37937E70" w14:textId="77777777" w:rsidR="009079BF" w:rsidRDefault="009079BF" w:rsidP="009079BF">
      <w:pPr>
        <w:pStyle w:val="Answer"/>
        <w:ind w:left="360"/>
      </w:pPr>
    </w:p>
    <w:p w14:paraId="306664DB" w14:textId="77777777" w:rsidR="009079BF" w:rsidRDefault="009079BF" w:rsidP="009079BF">
      <w:pPr>
        <w:pStyle w:val="Answer"/>
        <w:ind w:left="360"/>
      </w:pPr>
    </w:p>
    <w:p w14:paraId="6337FB0D" w14:textId="77777777" w:rsidR="009079BF" w:rsidRDefault="009079BF" w:rsidP="009079BF">
      <w:pPr>
        <w:pStyle w:val="Answer"/>
        <w:ind w:left="0"/>
      </w:pPr>
    </w:p>
    <w:p w14:paraId="75A70539" w14:textId="77777777" w:rsidR="009079BF" w:rsidRDefault="009079BF" w:rsidP="009079BF">
      <w:pPr>
        <w:pStyle w:val="Answer"/>
        <w:ind w:left="0"/>
      </w:pPr>
    </w:p>
    <w:p w14:paraId="2380644E" w14:textId="77777777" w:rsidR="009079BF" w:rsidRDefault="009079BF" w:rsidP="009079BF">
      <w:pPr>
        <w:pStyle w:val="Answer"/>
        <w:ind w:left="0"/>
      </w:pPr>
    </w:p>
    <w:p w14:paraId="0F94BCE9" w14:textId="77777777" w:rsidR="009079BF" w:rsidRDefault="009079BF" w:rsidP="009079BF">
      <w:pPr>
        <w:pStyle w:val="Normalnumberedlist"/>
        <w:numPr>
          <w:ilvl w:val="0"/>
          <w:numId w:val="0"/>
        </w:numPr>
        <w:ind w:left="720"/>
      </w:pPr>
    </w:p>
    <w:p w14:paraId="581FEF70" w14:textId="77777777" w:rsidR="009079BF" w:rsidRDefault="009079BF" w:rsidP="009079BF">
      <w:pPr>
        <w:rPr>
          <w:rFonts w:cs="Arial"/>
          <w:szCs w:val="22"/>
        </w:rPr>
      </w:pPr>
    </w:p>
    <w:p w14:paraId="5C318FC0" w14:textId="77777777" w:rsidR="009079BF" w:rsidRDefault="009079BF" w:rsidP="009079BF">
      <w:pPr>
        <w:pStyle w:val="Answer"/>
      </w:pPr>
    </w:p>
    <w:p w14:paraId="21149696" w14:textId="77777777" w:rsidR="006E1028" w:rsidRPr="00B408B2" w:rsidRDefault="006E1028" w:rsidP="00B408B2"/>
    <w:sectPr w:rsidR="006E1028" w:rsidRPr="00B408B2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3F9C0" w14:textId="77777777" w:rsidR="00D02152" w:rsidRDefault="00D02152">
      <w:pPr>
        <w:spacing w:before="0" w:after="0"/>
      </w:pPr>
      <w:r>
        <w:separator/>
      </w:r>
    </w:p>
  </w:endnote>
  <w:endnote w:type="continuationSeparator" w:id="0">
    <w:p w14:paraId="190BBEB2" w14:textId="77777777" w:rsidR="00D02152" w:rsidRDefault="00D0215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93ECF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12AD2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68CF23F" wp14:editId="683602E5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47F3C64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03CBC2B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68CF23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" fillcolor="window" strokecolor="window" strokeweight=".5pt">
              <v:textbox>
                <w:txbxContent>
                  <w:p w14:paraId="547F3C64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03CBC2B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B1A0B3E" wp14:editId="312E33A0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2C9E8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8EFD8" w14:textId="77777777" w:rsidR="00D02152" w:rsidRDefault="00D02152">
      <w:pPr>
        <w:spacing w:before="0" w:after="0"/>
      </w:pPr>
      <w:r>
        <w:separator/>
      </w:r>
    </w:p>
  </w:footnote>
  <w:footnote w:type="continuationSeparator" w:id="0">
    <w:p w14:paraId="1A5144BF" w14:textId="77777777" w:rsidR="00D02152" w:rsidRDefault="00D0215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533DA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97884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04595CCC" wp14:editId="7349C2D1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3F9123B1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FC3BB6B" wp14:editId="42F9DC8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8D1946E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66BEF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F3AA1"/>
    <w:multiLevelType w:val="hybridMultilevel"/>
    <w:tmpl w:val="195417D6"/>
    <w:lvl w:ilvl="0" w:tplc="C50AB4D0">
      <w:start w:val="8"/>
      <w:numFmt w:val="decimal"/>
      <w:lvlText w:val="%1.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>
      <w:start w:val="1"/>
      <w:numFmt w:val="lowerRoman"/>
      <w:lvlText w:val="%3."/>
      <w:lvlJc w:val="right"/>
      <w:pPr>
        <w:ind w:left="2517" w:hanging="180"/>
      </w:pPr>
    </w:lvl>
    <w:lvl w:ilvl="3" w:tplc="0809000F">
      <w:start w:val="1"/>
      <w:numFmt w:val="decimal"/>
      <w:lvlText w:val="%4."/>
      <w:lvlJc w:val="left"/>
      <w:pPr>
        <w:ind w:left="3237" w:hanging="360"/>
      </w:pPr>
    </w:lvl>
    <w:lvl w:ilvl="4" w:tplc="08090019">
      <w:start w:val="1"/>
      <w:numFmt w:val="lowerLetter"/>
      <w:lvlText w:val="%5."/>
      <w:lvlJc w:val="left"/>
      <w:pPr>
        <w:ind w:left="3957" w:hanging="360"/>
      </w:pPr>
    </w:lvl>
    <w:lvl w:ilvl="5" w:tplc="0809001B">
      <w:start w:val="1"/>
      <w:numFmt w:val="lowerRoman"/>
      <w:lvlText w:val="%6."/>
      <w:lvlJc w:val="right"/>
      <w:pPr>
        <w:ind w:left="4677" w:hanging="180"/>
      </w:pPr>
    </w:lvl>
    <w:lvl w:ilvl="6" w:tplc="0809000F">
      <w:start w:val="1"/>
      <w:numFmt w:val="decimal"/>
      <w:lvlText w:val="%7."/>
      <w:lvlJc w:val="left"/>
      <w:pPr>
        <w:ind w:left="5397" w:hanging="360"/>
      </w:pPr>
    </w:lvl>
    <w:lvl w:ilvl="7" w:tplc="08090019">
      <w:start w:val="1"/>
      <w:numFmt w:val="lowerLetter"/>
      <w:lvlText w:val="%8."/>
      <w:lvlJc w:val="left"/>
      <w:pPr>
        <w:ind w:left="6117" w:hanging="360"/>
      </w:pPr>
    </w:lvl>
    <w:lvl w:ilvl="8" w:tplc="0809001B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BF063E"/>
    <w:multiLevelType w:val="hybridMultilevel"/>
    <w:tmpl w:val="2CE234DE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03A5A45"/>
    <w:multiLevelType w:val="hybridMultilevel"/>
    <w:tmpl w:val="7F4CF792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34D4120"/>
    <w:multiLevelType w:val="hybridMultilevel"/>
    <w:tmpl w:val="5FB4F95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64036D"/>
    <w:multiLevelType w:val="hybridMultilevel"/>
    <w:tmpl w:val="341214EC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D680049"/>
    <w:multiLevelType w:val="hybridMultilevel"/>
    <w:tmpl w:val="42E0127E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4DD26FF"/>
    <w:multiLevelType w:val="hybridMultilevel"/>
    <w:tmpl w:val="928C83D6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F8711E"/>
    <w:multiLevelType w:val="hybridMultilevel"/>
    <w:tmpl w:val="A5A427EE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EA481F"/>
    <w:multiLevelType w:val="hybridMultilevel"/>
    <w:tmpl w:val="533C8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982C1D"/>
    <w:multiLevelType w:val="hybridMultilevel"/>
    <w:tmpl w:val="1EBEC3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1"/>
  </w:num>
  <w:num w:numId="3">
    <w:abstractNumId w:val="29"/>
  </w:num>
  <w:num w:numId="4">
    <w:abstractNumId w:val="23"/>
  </w:num>
  <w:num w:numId="5">
    <w:abstractNumId w:val="8"/>
  </w:num>
  <w:num w:numId="6">
    <w:abstractNumId w:val="22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24"/>
  </w:num>
  <w:num w:numId="11">
    <w:abstractNumId w:val="20"/>
  </w:num>
  <w:num w:numId="12">
    <w:abstractNumId w:val="6"/>
  </w:num>
  <w:num w:numId="13">
    <w:abstractNumId w:val="19"/>
  </w:num>
  <w:num w:numId="14">
    <w:abstractNumId w:val="26"/>
  </w:num>
  <w:num w:numId="15">
    <w:abstractNumId w:val="16"/>
  </w:num>
  <w:num w:numId="16">
    <w:abstractNumId w:val="7"/>
  </w:num>
  <w:num w:numId="17">
    <w:abstractNumId w:val="32"/>
  </w:num>
  <w:num w:numId="18">
    <w:abstractNumId w:val="33"/>
  </w:num>
  <w:num w:numId="19">
    <w:abstractNumId w:val="4"/>
  </w:num>
  <w:num w:numId="20">
    <w:abstractNumId w:val="3"/>
  </w:num>
  <w:num w:numId="21">
    <w:abstractNumId w:val="14"/>
  </w:num>
  <w:num w:numId="22">
    <w:abstractNumId w:val="14"/>
    <w:lvlOverride w:ilvl="0">
      <w:startOverride w:val="1"/>
    </w:lvlOverride>
  </w:num>
  <w:num w:numId="23">
    <w:abstractNumId w:val="31"/>
  </w:num>
  <w:num w:numId="24">
    <w:abstractNumId w:val="14"/>
    <w:lvlOverride w:ilvl="0">
      <w:startOverride w:val="1"/>
    </w:lvlOverride>
  </w:num>
  <w:num w:numId="25">
    <w:abstractNumId w:val="14"/>
    <w:lvlOverride w:ilvl="0">
      <w:startOverride w:val="1"/>
    </w:lvlOverride>
  </w:num>
  <w:num w:numId="26">
    <w:abstractNumId w:val="15"/>
  </w:num>
  <w:num w:numId="27">
    <w:abstractNumId w:val="27"/>
  </w:num>
  <w:num w:numId="28">
    <w:abstractNumId w:val="14"/>
    <w:lvlOverride w:ilvl="0">
      <w:startOverride w:val="1"/>
    </w:lvlOverride>
  </w:num>
  <w:num w:numId="29">
    <w:abstractNumId w:val="28"/>
  </w:num>
  <w:num w:numId="30">
    <w:abstractNumId w:val="14"/>
  </w:num>
  <w:num w:numId="31">
    <w:abstractNumId w:val="14"/>
    <w:lvlOverride w:ilvl="0">
      <w:startOverride w:val="1"/>
    </w:lvlOverride>
  </w:num>
  <w:num w:numId="32">
    <w:abstractNumId w:val="14"/>
    <w:lvlOverride w:ilvl="0">
      <w:startOverride w:val="1"/>
    </w:lvlOverride>
  </w:num>
  <w:num w:numId="33">
    <w:abstractNumId w:val="0"/>
  </w:num>
  <w:num w:numId="34">
    <w:abstractNumId w:val="17"/>
  </w:num>
  <w:num w:numId="3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4"/>
  </w:num>
  <w:num w:numId="38">
    <w:abstractNumId w:val="10"/>
  </w:num>
  <w:num w:numId="39">
    <w:abstractNumId w:val="12"/>
  </w:num>
  <w:num w:numId="4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8"/>
  </w:num>
  <w:num w:numId="44">
    <w:abstractNumId w:val="13"/>
  </w:num>
  <w:num w:numId="4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2"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8B2"/>
    <w:rsid w:val="00002DC1"/>
    <w:rsid w:val="000033BD"/>
    <w:rsid w:val="0007243A"/>
    <w:rsid w:val="00082C62"/>
    <w:rsid w:val="000A7D39"/>
    <w:rsid w:val="000B231F"/>
    <w:rsid w:val="000C1804"/>
    <w:rsid w:val="000E194B"/>
    <w:rsid w:val="00110217"/>
    <w:rsid w:val="00152AC3"/>
    <w:rsid w:val="00156AF3"/>
    <w:rsid w:val="0019491D"/>
    <w:rsid w:val="001C38BC"/>
    <w:rsid w:val="001F74AD"/>
    <w:rsid w:val="002D07A8"/>
    <w:rsid w:val="003405EA"/>
    <w:rsid w:val="003916EC"/>
    <w:rsid w:val="003F7F14"/>
    <w:rsid w:val="00404B31"/>
    <w:rsid w:val="00474F67"/>
    <w:rsid w:val="0048500D"/>
    <w:rsid w:val="004C4827"/>
    <w:rsid w:val="00524E1B"/>
    <w:rsid w:val="006124C0"/>
    <w:rsid w:val="006135C0"/>
    <w:rsid w:val="00626EEB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D00E6"/>
    <w:rsid w:val="00882DC5"/>
    <w:rsid w:val="008C1F1C"/>
    <w:rsid w:val="008D47A6"/>
    <w:rsid w:val="009079BF"/>
    <w:rsid w:val="009975A0"/>
    <w:rsid w:val="009C5C6E"/>
    <w:rsid w:val="00A2454C"/>
    <w:rsid w:val="00AE245C"/>
    <w:rsid w:val="00B054EC"/>
    <w:rsid w:val="00B25F47"/>
    <w:rsid w:val="00B408B2"/>
    <w:rsid w:val="00B634AC"/>
    <w:rsid w:val="00BE2C21"/>
    <w:rsid w:val="00C01D20"/>
    <w:rsid w:val="00C06474"/>
    <w:rsid w:val="00C202BF"/>
    <w:rsid w:val="00C858D7"/>
    <w:rsid w:val="00C92F19"/>
    <w:rsid w:val="00CC3B85"/>
    <w:rsid w:val="00CC6DA7"/>
    <w:rsid w:val="00D02152"/>
    <w:rsid w:val="00D073BC"/>
    <w:rsid w:val="00D51C40"/>
    <w:rsid w:val="00D56B82"/>
    <w:rsid w:val="00DA2485"/>
    <w:rsid w:val="00DE29A8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F7EDD8"/>
  <w15:docId w15:val="{9FBD0ACF-74FA-43CC-B734-344F9B0EB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99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9BF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uiPriority w:val="99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B408B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079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30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9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gboa\AppData\Local\Temp\Temp3_wetransfer-cd4365.zip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C:\Users\jgboa\AppData\Local\Temp\Temp3_wetransfer-cd4365.zip\ST BLANK WS Learner BSE.dotx</Template>
  <TotalTime>5</TotalTime>
  <Pages>2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jgboa</dc:creator>
  <cp:keywords/>
  <cp:lastModifiedBy>Jonathan Ingoldby</cp:lastModifiedBy>
  <cp:revision>5</cp:revision>
  <cp:lastPrinted>2013-05-15T12:05:00Z</cp:lastPrinted>
  <dcterms:created xsi:type="dcterms:W3CDTF">2021-07-06T09:00:00Z</dcterms:created>
  <dcterms:modified xsi:type="dcterms:W3CDTF">2021-07-16T11:53:00Z</dcterms:modified>
</cp:coreProperties>
</file>