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2F453" w14:textId="719850D3" w:rsidR="00564A66" w:rsidRDefault="00672FF9" w:rsidP="00564A66">
      <w:pPr>
        <w:pStyle w:val="Unittitle"/>
      </w:pPr>
      <w:r>
        <w:t>7. Building technology principles</w:t>
      </w:r>
      <w:r w:rsidR="00564A66">
        <w:t xml:space="preserve"> </w:t>
      </w:r>
    </w:p>
    <w:p w14:paraId="3B240DD6" w14:textId="253901B3" w:rsidR="00564A66" w:rsidRDefault="00E63EE2" w:rsidP="00564A66">
      <w:pPr>
        <w:pStyle w:val="Heading1"/>
      </w:pPr>
      <w:r>
        <w:t>Worksheet 23</w:t>
      </w:r>
      <w:r w:rsidR="00564A66">
        <w:t>:</w:t>
      </w:r>
      <w:r>
        <w:t xml:space="preserve"> Understanding of building materials (learner)</w:t>
      </w:r>
      <w:r w:rsidR="00564A66">
        <w:t xml:space="preserve"> </w:t>
      </w:r>
    </w:p>
    <w:p w14:paraId="7133AF85" w14:textId="77777777" w:rsidR="00564A66" w:rsidRDefault="00564A66" w:rsidP="00564A66">
      <w:pPr>
        <w:pStyle w:val="Answer"/>
      </w:pPr>
    </w:p>
    <w:p w14:paraId="66E166EB" w14:textId="13F64CCA" w:rsidR="00564A66" w:rsidRDefault="00564A66" w:rsidP="00564A66">
      <w:pPr>
        <w:pStyle w:val="Answer"/>
        <w:ind w:left="0"/>
      </w:pPr>
      <w:r>
        <w:t>You are working for a local building merchant who is trying to increase sales within the business</w:t>
      </w:r>
      <w:r w:rsidR="009B5056">
        <w:t>. Y</w:t>
      </w:r>
      <w:r>
        <w:t xml:space="preserve">ou have been chosen to design and an electronic information poster that can be distributed to encourage and promote </w:t>
      </w:r>
      <w:r w:rsidR="009B5056">
        <w:t xml:space="preserve">the </w:t>
      </w:r>
      <w:r>
        <w:t xml:space="preserve">use of your allocated building material. </w:t>
      </w:r>
    </w:p>
    <w:p w14:paraId="70362AE5" w14:textId="77777777" w:rsidR="00564A66" w:rsidRDefault="00564A66" w:rsidP="00564A66">
      <w:pPr>
        <w:pStyle w:val="Answer"/>
        <w:ind w:left="0"/>
      </w:pPr>
    </w:p>
    <w:p w14:paraId="6918981D" w14:textId="62E83BFD" w:rsidR="00564A66" w:rsidRDefault="00564A66" w:rsidP="00564A66">
      <w:pPr>
        <w:pStyle w:val="Answer"/>
        <w:ind w:left="0"/>
      </w:pPr>
      <w:r>
        <w:t xml:space="preserve">Points to include: </w:t>
      </w:r>
    </w:p>
    <w:p w14:paraId="025243E9" w14:textId="77777777" w:rsidR="009B5056" w:rsidRDefault="009B5056" w:rsidP="00564A66">
      <w:pPr>
        <w:pStyle w:val="Answer"/>
        <w:ind w:left="0"/>
      </w:pPr>
    </w:p>
    <w:p w14:paraId="6F90735D" w14:textId="77777777" w:rsidR="00564A66" w:rsidRDefault="00564A66" w:rsidP="009B5056">
      <w:pPr>
        <w:pStyle w:val="Answer"/>
        <w:numPr>
          <w:ilvl w:val="0"/>
          <w:numId w:val="39"/>
        </w:numPr>
        <w:rPr>
          <w:b/>
        </w:rPr>
      </w:pPr>
      <w:r>
        <w:rPr>
          <w:b/>
        </w:rPr>
        <w:t>Advantages of your given building material</w:t>
      </w:r>
    </w:p>
    <w:p w14:paraId="13A6A708" w14:textId="290403CF" w:rsidR="00564A66" w:rsidRDefault="00564A66" w:rsidP="009B5056">
      <w:pPr>
        <w:pStyle w:val="Answer"/>
        <w:numPr>
          <w:ilvl w:val="0"/>
          <w:numId w:val="39"/>
        </w:numPr>
        <w:rPr>
          <w:b/>
        </w:rPr>
      </w:pPr>
      <w:r>
        <w:rPr>
          <w:b/>
        </w:rPr>
        <w:t xml:space="preserve">Overview and examples of use of the material </w:t>
      </w:r>
    </w:p>
    <w:p w14:paraId="7B629546" w14:textId="77777777" w:rsidR="00564A66" w:rsidRDefault="00564A66" w:rsidP="009B5056">
      <w:pPr>
        <w:pStyle w:val="Answer"/>
        <w:numPr>
          <w:ilvl w:val="0"/>
          <w:numId w:val="39"/>
        </w:numPr>
        <w:rPr>
          <w:b/>
        </w:rPr>
      </w:pPr>
      <w:r>
        <w:rPr>
          <w:b/>
        </w:rPr>
        <w:t xml:space="preserve">Images </w:t>
      </w:r>
    </w:p>
    <w:p w14:paraId="1005A78D" w14:textId="4D415963" w:rsidR="00564A66" w:rsidRDefault="00564A66" w:rsidP="009B5056">
      <w:pPr>
        <w:pStyle w:val="Answer"/>
        <w:numPr>
          <w:ilvl w:val="0"/>
          <w:numId w:val="39"/>
        </w:numPr>
        <w:rPr>
          <w:b/>
        </w:rPr>
      </w:pPr>
      <w:r>
        <w:rPr>
          <w:b/>
        </w:rPr>
        <w:t xml:space="preserve">Case studies of </w:t>
      </w:r>
      <w:r w:rsidR="009B5056">
        <w:rPr>
          <w:b/>
        </w:rPr>
        <w:t>examples</w:t>
      </w:r>
      <w:r>
        <w:rPr>
          <w:b/>
        </w:rPr>
        <w:t xml:space="preserve"> locally </w:t>
      </w:r>
    </w:p>
    <w:p w14:paraId="43F98F49" w14:textId="77777777" w:rsidR="00564A66" w:rsidRDefault="00564A66" w:rsidP="00564A66">
      <w:pPr>
        <w:pStyle w:val="Answer"/>
        <w:ind w:left="0"/>
        <w:rPr>
          <w:b/>
        </w:rPr>
      </w:pPr>
    </w:p>
    <w:p w14:paraId="57FAACCC" w14:textId="77777777" w:rsidR="00564A66" w:rsidRDefault="00564A66" w:rsidP="00564A66">
      <w:pPr>
        <w:pStyle w:val="Answer"/>
        <w:ind w:left="0"/>
      </w:pPr>
    </w:p>
    <w:p w14:paraId="46C400AD" w14:textId="77777777" w:rsidR="00564A66" w:rsidRDefault="00564A66" w:rsidP="00564A66">
      <w:pPr>
        <w:pStyle w:val="Answer"/>
        <w:ind w:left="0"/>
      </w:pPr>
    </w:p>
    <w:p w14:paraId="685ABC45" w14:textId="77777777" w:rsidR="00564A66" w:rsidRDefault="00564A66" w:rsidP="00564A66">
      <w:pPr>
        <w:pStyle w:val="Answer"/>
        <w:ind w:left="0"/>
      </w:pPr>
    </w:p>
    <w:p w14:paraId="45E7074E" w14:textId="77777777" w:rsidR="00DB53D6" w:rsidRDefault="00DB53D6" w:rsidP="00DB53D6">
      <w:pPr>
        <w:pStyle w:val="Answer"/>
      </w:pPr>
    </w:p>
    <w:p w14:paraId="46BA53F0" w14:textId="77777777" w:rsidR="00372605" w:rsidRDefault="00372605" w:rsidP="00372605">
      <w:pPr>
        <w:pStyle w:val="Answer"/>
      </w:pPr>
    </w:p>
    <w:p w14:paraId="38B75F35" w14:textId="77777777" w:rsidR="004F0F87" w:rsidRDefault="004F0F87" w:rsidP="004F0F87">
      <w:pPr>
        <w:rPr>
          <w:rFonts w:cs="Arial"/>
          <w:szCs w:val="22"/>
        </w:rPr>
      </w:pPr>
    </w:p>
    <w:p w14:paraId="6DCC3D62" w14:textId="77777777" w:rsidR="004F0F87" w:rsidRDefault="004F0F87" w:rsidP="004F0F87">
      <w:pPr>
        <w:pStyle w:val="Answer"/>
      </w:pPr>
    </w:p>
    <w:p w14:paraId="71C301C8" w14:textId="77777777" w:rsidR="005B4221" w:rsidRDefault="005B4221" w:rsidP="005B4221">
      <w:pPr>
        <w:pStyle w:val="Answer"/>
        <w:ind w:left="0"/>
      </w:pPr>
    </w:p>
    <w:p w14:paraId="61283BDB" w14:textId="77777777" w:rsidR="005B4221" w:rsidRDefault="005B4221" w:rsidP="005B4221">
      <w:pPr>
        <w:pStyle w:val="Answer"/>
        <w:ind w:left="0"/>
      </w:pPr>
    </w:p>
    <w:p w14:paraId="5F8D3778" w14:textId="77777777" w:rsidR="005B4221" w:rsidRDefault="005B4221" w:rsidP="005B4221">
      <w:pPr>
        <w:pStyle w:val="Answer"/>
        <w:ind w:left="0"/>
      </w:pPr>
    </w:p>
    <w:p w14:paraId="4795DA8C" w14:textId="77777777" w:rsidR="005B4221" w:rsidRDefault="005B4221" w:rsidP="005B4221">
      <w:pPr>
        <w:pStyle w:val="Normalnumberedlist"/>
        <w:numPr>
          <w:ilvl w:val="0"/>
          <w:numId w:val="0"/>
        </w:numPr>
        <w:ind w:left="720"/>
      </w:pPr>
    </w:p>
    <w:p w14:paraId="2F4C7EF7" w14:textId="77777777" w:rsidR="006E1028" w:rsidRPr="005B4221" w:rsidRDefault="006E1028" w:rsidP="005B4221"/>
    <w:sectPr w:rsidR="006E1028" w:rsidRPr="005B4221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69D16" w14:textId="77777777" w:rsidR="002362FC" w:rsidRDefault="002362FC">
      <w:pPr>
        <w:spacing w:before="0" w:after="0"/>
      </w:pPr>
      <w:r>
        <w:separator/>
      </w:r>
    </w:p>
  </w:endnote>
  <w:endnote w:type="continuationSeparator" w:id="0">
    <w:p w14:paraId="5A831089" w14:textId="77777777" w:rsidR="002362FC" w:rsidRDefault="002362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3EA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8CE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EB112" wp14:editId="496BC48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302A21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7CCED7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EB1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29302A21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7CCED7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6013DD" wp14:editId="6EE6D96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395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10AF9" w14:textId="77777777" w:rsidR="002362FC" w:rsidRDefault="002362FC">
      <w:pPr>
        <w:spacing w:before="0" w:after="0"/>
      </w:pPr>
      <w:r>
        <w:separator/>
      </w:r>
    </w:p>
  </w:footnote>
  <w:footnote w:type="continuationSeparator" w:id="0">
    <w:p w14:paraId="1DC08D59" w14:textId="77777777" w:rsidR="002362FC" w:rsidRDefault="002362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298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973B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96D4A89" wp14:editId="70D1709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238A7A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D83BD3" wp14:editId="5B7BDCB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C3877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363A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448E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42E66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1DE68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C4A1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DD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4EE8AA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0862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ECC91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42C11"/>
    <w:multiLevelType w:val="hybridMultilevel"/>
    <w:tmpl w:val="7A0456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467FF"/>
    <w:multiLevelType w:val="hybridMultilevel"/>
    <w:tmpl w:val="FD9E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5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7"/>
  </w:num>
  <w:num w:numId="13">
    <w:abstractNumId w:val="15"/>
  </w:num>
  <w:num w:numId="14">
    <w:abstractNumId w:val="22"/>
  </w:num>
  <w:num w:numId="15">
    <w:abstractNumId w:val="12"/>
  </w:num>
  <w:num w:numId="16">
    <w:abstractNumId w:val="8"/>
  </w:num>
  <w:num w:numId="17">
    <w:abstractNumId w:val="27"/>
  </w:num>
  <w:num w:numId="18">
    <w:abstractNumId w:val="28"/>
  </w:num>
  <w:num w:numId="19">
    <w:abstractNumId w:val="5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3"/>
  </w:num>
  <w:num w:numId="28">
    <w:abstractNumId w:val="10"/>
    <w:lvlOverride w:ilvl="0">
      <w:startOverride w:val="1"/>
    </w:lvlOverride>
  </w:num>
  <w:num w:numId="29">
    <w:abstractNumId w:val="24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16"/>
  </w:num>
  <w:num w:numId="38">
    <w:abstractNumId w:val="13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F05"/>
    <w:rsid w:val="00002DC1"/>
    <w:rsid w:val="000033BD"/>
    <w:rsid w:val="00006962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362FC"/>
    <w:rsid w:val="002D07A8"/>
    <w:rsid w:val="002F1A41"/>
    <w:rsid w:val="003405EA"/>
    <w:rsid w:val="00345158"/>
    <w:rsid w:val="00372605"/>
    <w:rsid w:val="003916EC"/>
    <w:rsid w:val="003F7F14"/>
    <w:rsid w:val="00404B31"/>
    <w:rsid w:val="00413A39"/>
    <w:rsid w:val="00474F67"/>
    <w:rsid w:val="0048500D"/>
    <w:rsid w:val="004F0F87"/>
    <w:rsid w:val="00524E1B"/>
    <w:rsid w:val="00564A66"/>
    <w:rsid w:val="005B4221"/>
    <w:rsid w:val="006124C0"/>
    <w:rsid w:val="006135C0"/>
    <w:rsid w:val="00634D2D"/>
    <w:rsid w:val="006642FD"/>
    <w:rsid w:val="00672FF9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B5056"/>
    <w:rsid w:val="009C5C6E"/>
    <w:rsid w:val="00A2454C"/>
    <w:rsid w:val="00AE245C"/>
    <w:rsid w:val="00B054EC"/>
    <w:rsid w:val="00B634AC"/>
    <w:rsid w:val="00BC4375"/>
    <w:rsid w:val="00BE2C21"/>
    <w:rsid w:val="00C0091E"/>
    <w:rsid w:val="00C01D20"/>
    <w:rsid w:val="00C06474"/>
    <w:rsid w:val="00C202BF"/>
    <w:rsid w:val="00C41C2A"/>
    <w:rsid w:val="00C858D7"/>
    <w:rsid w:val="00C92F19"/>
    <w:rsid w:val="00CC3B85"/>
    <w:rsid w:val="00D073BC"/>
    <w:rsid w:val="00D31880"/>
    <w:rsid w:val="00D51C40"/>
    <w:rsid w:val="00D56B82"/>
    <w:rsid w:val="00D75F05"/>
    <w:rsid w:val="00DA2485"/>
    <w:rsid w:val="00DB53D6"/>
    <w:rsid w:val="00DE29A8"/>
    <w:rsid w:val="00E63EE2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17560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F87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5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5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C:\Users\jgboa\AppData\Local\Temp\Temp5_wetransfer-cd4365.zip\ST BLANK WS Learner BSE.dotx</Template>
  <TotalTime>3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6</cp:revision>
  <cp:lastPrinted>2013-05-15T12:05:00Z</cp:lastPrinted>
  <dcterms:created xsi:type="dcterms:W3CDTF">2021-07-06T11:32:00Z</dcterms:created>
  <dcterms:modified xsi:type="dcterms:W3CDTF">2021-07-16T11:55:00Z</dcterms:modified>
</cp:coreProperties>
</file>