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C2518" w14:textId="3DB5E52C" w:rsidR="00001C24" w:rsidRPr="007F05E6" w:rsidRDefault="00FB6844" w:rsidP="00474F67">
      <w:pPr>
        <w:pStyle w:val="Unittitle"/>
      </w:pPr>
      <w:r>
        <w:t>7. Building technology principles</w:t>
      </w:r>
    </w:p>
    <w:p w14:paraId="324800C8" w14:textId="420975D4" w:rsidR="00001C24" w:rsidRPr="00001C24" w:rsidRDefault="00FC655D" w:rsidP="00E119DC">
      <w:pPr>
        <w:pStyle w:val="Heading1"/>
      </w:pPr>
      <w:r>
        <w:t>Worksheet 4:</w:t>
      </w:r>
      <w:r w:rsidR="00001C24" w:rsidRPr="00692A45">
        <w:t xml:space="preserve"> </w:t>
      </w:r>
      <w:r w:rsidR="00001C24">
        <w:t>Offsite</w:t>
      </w:r>
      <w:r w:rsidR="00243818">
        <w:t xml:space="preserve"> construction</w:t>
      </w:r>
      <w:r w:rsidR="00001C24">
        <w:t xml:space="preserve"> </w:t>
      </w:r>
      <w:r>
        <w:t>m</w:t>
      </w:r>
      <w:r w:rsidR="00001C24">
        <w:t xml:space="preserve">ethods </w:t>
      </w:r>
      <w:r>
        <w:t>p</w:t>
      </w:r>
      <w:r w:rsidR="00001C24">
        <w:t xml:space="preserve">resentation </w:t>
      </w:r>
      <w:r w:rsidR="00001C24" w:rsidRPr="00001C24">
        <w:t>(</w:t>
      </w:r>
      <w:r w:rsidR="00001C24">
        <w:t>t</w:t>
      </w:r>
      <w:r w:rsidR="00001C24" w:rsidRPr="00001C24">
        <w:t>utor)</w:t>
      </w:r>
    </w:p>
    <w:p w14:paraId="0F52C430" w14:textId="77777777" w:rsidR="00001C24" w:rsidRDefault="00001C24" w:rsidP="009D6F48">
      <w:pPr>
        <w:pStyle w:val="Answer"/>
      </w:pPr>
    </w:p>
    <w:p w14:paraId="753D1C82" w14:textId="3C9C487D" w:rsidR="00001C24" w:rsidRDefault="00001C24" w:rsidP="009D6F48">
      <w:pPr>
        <w:pStyle w:val="Answer"/>
      </w:pPr>
      <w:r>
        <w:t xml:space="preserve">You are currently working for a newly formed construction company as an assistant </w:t>
      </w:r>
      <w:r w:rsidR="00243818">
        <w:t>p</w:t>
      </w:r>
      <w:r>
        <w:t xml:space="preserve">roject </w:t>
      </w:r>
      <w:r w:rsidR="00243818">
        <w:t>m</w:t>
      </w:r>
      <w:r>
        <w:t>anager</w:t>
      </w:r>
      <w:r w:rsidR="00243818">
        <w:t>.</w:t>
      </w:r>
      <w:r>
        <w:t xml:space="preserve"> </w:t>
      </w:r>
      <w:r w:rsidR="00243818">
        <w:t>Y</w:t>
      </w:r>
      <w:r>
        <w:t xml:space="preserve">our employer would like to further understand the rise of offsite construction techniques and has allocated you a specific method to research. </w:t>
      </w:r>
    </w:p>
    <w:p w14:paraId="447B9479" w14:textId="0462E028" w:rsidR="00001C24" w:rsidRDefault="00001C24" w:rsidP="009D6F48">
      <w:pPr>
        <w:pStyle w:val="Answer"/>
      </w:pPr>
      <w:r>
        <w:t>You have been asked to create a 10-minute PowerPoint</w:t>
      </w:r>
      <w:r w:rsidR="00243818">
        <w:t xml:space="preserve"> p</w:t>
      </w:r>
      <w:r>
        <w:t>resentation on your given method</w:t>
      </w:r>
      <w:r w:rsidR="00243818">
        <w:t>,</w:t>
      </w:r>
      <w:r>
        <w:t xml:space="preserve"> ready to present to your peers. </w:t>
      </w:r>
    </w:p>
    <w:p w14:paraId="53FBB980" w14:textId="77777777" w:rsidR="00001C24" w:rsidRDefault="00001C24" w:rsidP="009D6F48">
      <w:pPr>
        <w:pStyle w:val="Answer"/>
      </w:pPr>
    </w:p>
    <w:p w14:paraId="7B0851A4" w14:textId="77777777" w:rsidR="00001C24" w:rsidRDefault="00001C24" w:rsidP="009D6F48">
      <w:pPr>
        <w:pStyle w:val="Answer"/>
      </w:pPr>
      <w:r>
        <w:t xml:space="preserve">Points to include: </w:t>
      </w:r>
    </w:p>
    <w:p w14:paraId="0931013C" w14:textId="77777777" w:rsidR="00001C24" w:rsidRDefault="00001C24" w:rsidP="009D6F48">
      <w:pPr>
        <w:pStyle w:val="Answer"/>
      </w:pPr>
    </w:p>
    <w:p w14:paraId="380909A1" w14:textId="77777777" w:rsidR="00001C24" w:rsidRPr="000B1B5F" w:rsidRDefault="00001C24" w:rsidP="00001C24">
      <w:pPr>
        <w:pStyle w:val="Answer"/>
        <w:numPr>
          <w:ilvl w:val="0"/>
          <w:numId w:val="35"/>
        </w:numPr>
        <w:rPr>
          <w:b/>
        </w:rPr>
      </w:pPr>
      <w:r w:rsidRPr="000B1B5F">
        <w:rPr>
          <w:b/>
        </w:rPr>
        <w:t xml:space="preserve">Overview of your method </w:t>
      </w:r>
    </w:p>
    <w:p w14:paraId="4DC32D1F" w14:textId="1C76A4D9" w:rsidR="00001C24" w:rsidRPr="000B1B5F" w:rsidRDefault="00001C24" w:rsidP="00001C24">
      <w:pPr>
        <w:pStyle w:val="Answer"/>
        <w:numPr>
          <w:ilvl w:val="0"/>
          <w:numId w:val="35"/>
        </w:numPr>
        <w:rPr>
          <w:b/>
        </w:rPr>
      </w:pPr>
      <w:r w:rsidRPr="000B1B5F">
        <w:rPr>
          <w:b/>
        </w:rPr>
        <w:t xml:space="preserve">Health and </w:t>
      </w:r>
      <w:r w:rsidR="00243818">
        <w:rPr>
          <w:b/>
        </w:rPr>
        <w:t>s</w:t>
      </w:r>
      <w:r w:rsidRPr="000B1B5F">
        <w:rPr>
          <w:b/>
        </w:rPr>
        <w:t xml:space="preserve">afety requirements </w:t>
      </w:r>
    </w:p>
    <w:p w14:paraId="53A6CA9D" w14:textId="759EEB3C" w:rsidR="00001C24" w:rsidRPr="000B1B5F" w:rsidRDefault="00001C24" w:rsidP="00001C24">
      <w:pPr>
        <w:pStyle w:val="Answer"/>
        <w:numPr>
          <w:ilvl w:val="0"/>
          <w:numId w:val="35"/>
        </w:numPr>
        <w:rPr>
          <w:b/>
        </w:rPr>
      </w:pPr>
      <w:r w:rsidRPr="000B1B5F">
        <w:rPr>
          <w:b/>
        </w:rPr>
        <w:t xml:space="preserve">Labour and </w:t>
      </w:r>
      <w:r w:rsidR="00243818">
        <w:rPr>
          <w:b/>
        </w:rPr>
        <w:t>e</w:t>
      </w:r>
      <w:r w:rsidRPr="000B1B5F">
        <w:rPr>
          <w:b/>
        </w:rPr>
        <w:t xml:space="preserve">quipment </w:t>
      </w:r>
      <w:r w:rsidR="00243818">
        <w:rPr>
          <w:b/>
        </w:rPr>
        <w:t>r</w:t>
      </w:r>
      <w:r w:rsidRPr="000B1B5F">
        <w:rPr>
          <w:b/>
        </w:rPr>
        <w:t xml:space="preserve">equirements  </w:t>
      </w:r>
    </w:p>
    <w:p w14:paraId="40B7C665" w14:textId="77777777" w:rsidR="00001C24" w:rsidRPr="000B1B5F" w:rsidRDefault="00001C24" w:rsidP="00001C24">
      <w:pPr>
        <w:pStyle w:val="Answer"/>
        <w:numPr>
          <w:ilvl w:val="0"/>
          <w:numId w:val="35"/>
        </w:numPr>
        <w:rPr>
          <w:b/>
        </w:rPr>
      </w:pPr>
      <w:r w:rsidRPr="000B1B5F">
        <w:rPr>
          <w:b/>
        </w:rPr>
        <w:t xml:space="preserve">Advantages </w:t>
      </w:r>
    </w:p>
    <w:p w14:paraId="6542F6F7" w14:textId="77777777" w:rsidR="00001C24" w:rsidRDefault="00001C24" w:rsidP="00001C24">
      <w:pPr>
        <w:pStyle w:val="Answer"/>
        <w:numPr>
          <w:ilvl w:val="0"/>
          <w:numId w:val="35"/>
        </w:numPr>
        <w:rPr>
          <w:b/>
        </w:rPr>
      </w:pPr>
      <w:r w:rsidRPr="000B1B5F">
        <w:rPr>
          <w:b/>
        </w:rPr>
        <w:t xml:space="preserve">Disadvantages </w:t>
      </w:r>
    </w:p>
    <w:p w14:paraId="55095F9C" w14:textId="77777777" w:rsidR="00001C24" w:rsidRPr="000B1B5F" w:rsidRDefault="00001C24" w:rsidP="007D12C8">
      <w:pPr>
        <w:pStyle w:val="Answer"/>
        <w:ind w:left="1077"/>
        <w:rPr>
          <w:b/>
        </w:rPr>
      </w:pPr>
    </w:p>
    <w:p w14:paraId="63A5C381" w14:textId="77777777" w:rsidR="00001C24" w:rsidRDefault="00001C24" w:rsidP="009D6F48">
      <w:pPr>
        <w:pStyle w:val="Answer"/>
      </w:pPr>
    </w:p>
    <w:p w14:paraId="5D6FEFBD" w14:textId="12434906" w:rsidR="00001C24" w:rsidRPr="007D12C8" w:rsidRDefault="00001C24" w:rsidP="00243818">
      <w:pPr>
        <w:pStyle w:val="Answer"/>
        <w:rPr>
          <w:b/>
          <w:color w:val="FF0000"/>
        </w:rPr>
      </w:pPr>
      <w:r w:rsidRPr="007D12C8">
        <w:rPr>
          <w:b/>
          <w:color w:val="FF0000"/>
        </w:rPr>
        <w:t>Students should crea</w:t>
      </w:r>
      <w:r>
        <w:rPr>
          <w:b/>
          <w:color w:val="FF0000"/>
        </w:rPr>
        <w:t>te an informative</w:t>
      </w:r>
      <w:r w:rsidRPr="007D12C8">
        <w:rPr>
          <w:b/>
          <w:color w:val="FF0000"/>
        </w:rPr>
        <w:t xml:space="preserve"> presentation </w:t>
      </w:r>
      <w:r>
        <w:rPr>
          <w:b/>
          <w:color w:val="FF0000"/>
        </w:rPr>
        <w:t xml:space="preserve">with the use of images </w:t>
      </w:r>
      <w:r w:rsidRPr="007D12C8">
        <w:rPr>
          <w:b/>
          <w:color w:val="FF0000"/>
        </w:rPr>
        <w:t xml:space="preserve">exploring their given construction method. </w:t>
      </w:r>
    </w:p>
    <w:p w14:paraId="2A4D1F6C" w14:textId="77777777" w:rsidR="00001C24" w:rsidRDefault="00001C24" w:rsidP="0047187F">
      <w:pPr>
        <w:pStyle w:val="Answer"/>
      </w:pPr>
    </w:p>
    <w:p w14:paraId="6BBB2C14" w14:textId="77777777" w:rsidR="00001C24" w:rsidRDefault="00001C24" w:rsidP="0047187F">
      <w:pPr>
        <w:pStyle w:val="Answer"/>
      </w:pPr>
    </w:p>
    <w:p w14:paraId="0696DDCD" w14:textId="77777777" w:rsidR="00001C24" w:rsidRDefault="00001C24" w:rsidP="0047187F">
      <w:pPr>
        <w:pStyle w:val="Answer"/>
      </w:pPr>
    </w:p>
    <w:p w14:paraId="64C7AF8D" w14:textId="77777777" w:rsidR="00001C24" w:rsidRDefault="00001C24" w:rsidP="0047187F">
      <w:pPr>
        <w:pStyle w:val="Answer"/>
        <w:ind w:left="0"/>
      </w:pPr>
    </w:p>
    <w:p w14:paraId="156668D0" w14:textId="77777777" w:rsidR="00474F67" w:rsidRDefault="00474F67" w:rsidP="00474F67">
      <w:pPr>
        <w:rPr>
          <w:rFonts w:cs="Arial"/>
          <w:szCs w:val="22"/>
        </w:rPr>
      </w:pPr>
    </w:p>
    <w:p w14:paraId="14CFB6A1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D436F" w14:textId="77777777" w:rsidR="00E57F3A" w:rsidRDefault="00E57F3A">
      <w:pPr>
        <w:spacing w:before="0" w:after="0"/>
      </w:pPr>
      <w:r>
        <w:separator/>
      </w:r>
    </w:p>
  </w:endnote>
  <w:endnote w:type="continuationSeparator" w:id="0">
    <w:p w14:paraId="40872CA7" w14:textId="77777777" w:rsidR="00E57F3A" w:rsidRDefault="00E57F3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0A2A5" w14:textId="77777777" w:rsidR="00C1151B" w:rsidRDefault="00C115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259B5" w14:textId="3C8B1ECC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E487D17" wp14:editId="1FED7D8B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C1151B">
      <w:fldChar w:fldCharType="begin"/>
    </w:r>
    <w:r w:rsidR="00C1151B">
      <w:instrText xml:space="preserve"> NUMPAGES   \* MERGEFORMAT </w:instrText>
    </w:r>
    <w:r w:rsidR="00C1151B">
      <w:fldChar w:fldCharType="separate"/>
    </w:r>
    <w:r w:rsidR="00F03E33">
      <w:t>1</w:t>
    </w:r>
    <w:r w:rsidR="00C1151B">
      <w:fldChar w:fldCharType="end"/>
    </w:r>
    <w:r w:rsidR="00C1151B">
      <w:t xml:space="preserve">             </w:t>
    </w:r>
    <w:r w:rsidR="00C1151B" w:rsidRPr="00C1151B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4D057" w14:textId="77777777" w:rsidR="00C1151B" w:rsidRDefault="00C115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3315E" w14:textId="77777777" w:rsidR="00E57F3A" w:rsidRDefault="00E57F3A">
      <w:pPr>
        <w:spacing w:before="0" w:after="0"/>
      </w:pPr>
      <w:r>
        <w:separator/>
      </w:r>
    </w:p>
  </w:footnote>
  <w:footnote w:type="continuationSeparator" w:id="0">
    <w:p w14:paraId="47563B50" w14:textId="77777777" w:rsidR="00E57F3A" w:rsidRDefault="00E57F3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E4E36" w14:textId="77777777" w:rsidR="00C1151B" w:rsidRDefault="00C115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F6B40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BDC9C10" wp14:editId="495BE342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1DE23D0F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652A45D3" wp14:editId="21C58A3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A55D4D7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FAF06" w14:textId="77777777" w:rsidR="00C1151B" w:rsidRDefault="00C115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B614C0"/>
    <w:multiLevelType w:val="hybridMultilevel"/>
    <w:tmpl w:val="9B547486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5D3D8D"/>
    <w:multiLevelType w:val="hybridMultilevel"/>
    <w:tmpl w:val="17BE383C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3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20"/>
  </w:num>
  <w:num w:numId="15">
    <w:abstractNumId w:val="11"/>
  </w:num>
  <w:num w:numId="16">
    <w:abstractNumId w:val="7"/>
  </w:num>
  <w:num w:numId="17">
    <w:abstractNumId w:val="25"/>
  </w:num>
  <w:num w:numId="18">
    <w:abstractNumId w:val="26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4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1"/>
  </w:num>
  <w:num w:numId="28">
    <w:abstractNumId w:val="9"/>
    <w:lvlOverride w:ilvl="0">
      <w:startOverride w:val="1"/>
    </w:lvlOverride>
  </w:num>
  <w:num w:numId="29">
    <w:abstractNumId w:val="22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9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1C24"/>
    <w:rsid w:val="00001C24"/>
    <w:rsid w:val="000033BD"/>
    <w:rsid w:val="0006059A"/>
    <w:rsid w:val="00082C62"/>
    <w:rsid w:val="000B231F"/>
    <w:rsid w:val="000D2046"/>
    <w:rsid w:val="000E194B"/>
    <w:rsid w:val="000E39C9"/>
    <w:rsid w:val="00110217"/>
    <w:rsid w:val="00152AC3"/>
    <w:rsid w:val="00156AF3"/>
    <w:rsid w:val="0019491D"/>
    <w:rsid w:val="001A65C2"/>
    <w:rsid w:val="001F74AD"/>
    <w:rsid w:val="00243818"/>
    <w:rsid w:val="00290326"/>
    <w:rsid w:val="002D07A8"/>
    <w:rsid w:val="003127FD"/>
    <w:rsid w:val="00333703"/>
    <w:rsid w:val="003405EA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1151B"/>
    <w:rsid w:val="00C202BF"/>
    <w:rsid w:val="00C30D92"/>
    <w:rsid w:val="00C858D7"/>
    <w:rsid w:val="00D073BC"/>
    <w:rsid w:val="00D56723"/>
    <w:rsid w:val="00D56B82"/>
    <w:rsid w:val="00DA2485"/>
    <w:rsid w:val="00DE29A8"/>
    <w:rsid w:val="00E57F3A"/>
    <w:rsid w:val="00EF0B16"/>
    <w:rsid w:val="00F03E33"/>
    <w:rsid w:val="00F15749"/>
    <w:rsid w:val="00FB6844"/>
    <w:rsid w:val="00FC655D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84ED385"/>
  <w15:docId w15:val="{D9EED148-56A9-49C6-93C9-03D3E9C67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4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8</cp:revision>
  <cp:lastPrinted>2013-05-15T12:05:00Z</cp:lastPrinted>
  <dcterms:created xsi:type="dcterms:W3CDTF">2021-07-05T16:54:00Z</dcterms:created>
  <dcterms:modified xsi:type="dcterms:W3CDTF">2021-07-30T15:17:00Z</dcterms:modified>
</cp:coreProperties>
</file>