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4EEC" w14:textId="73CF8EB1" w:rsidR="00CD2D5D" w:rsidRDefault="00015D7F" w:rsidP="00CD2D5D">
      <w:pPr>
        <w:pStyle w:val="Unittitle"/>
      </w:pPr>
      <w:r>
        <w:t>7. Building technology principles</w:t>
      </w:r>
      <w:r w:rsidR="00CD2D5D">
        <w:t xml:space="preserve"> </w:t>
      </w:r>
    </w:p>
    <w:p w14:paraId="641286D4" w14:textId="5D66E55B" w:rsidR="00CD2D5D" w:rsidRDefault="00CD2D5D" w:rsidP="00CD2D5D">
      <w:pPr>
        <w:pStyle w:val="Heading1"/>
      </w:pPr>
      <w:r>
        <w:t xml:space="preserve">Worksheet </w:t>
      </w:r>
      <w:r w:rsidR="00364097">
        <w:t>5</w:t>
      </w:r>
      <w:r>
        <w:t xml:space="preserve">: Construction </w:t>
      </w:r>
      <w:r w:rsidR="00364097">
        <w:t>m</w:t>
      </w:r>
      <w:r>
        <w:t xml:space="preserve">ethods </w:t>
      </w:r>
      <w:r w:rsidR="00364097">
        <w:t>(learner)</w:t>
      </w:r>
    </w:p>
    <w:p w14:paraId="35CB5DB7" w14:textId="77777777" w:rsidR="00CD2D5D" w:rsidRDefault="00CD2D5D" w:rsidP="00CD2D5D">
      <w:pPr>
        <w:pStyle w:val="Answer"/>
      </w:pPr>
    </w:p>
    <w:p w14:paraId="55D70222" w14:textId="77777777" w:rsidR="00CD2D5D" w:rsidRDefault="00CD2D5D" w:rsidP="00CD2D5D">
      <w:pPr>
        <w:pStyle w:val="Answer"/>
      </w:pPr>
    </w:p>
    <w:p w14:paraId="3479A539" w14:textId="3F71F66D" w:rsidR="00CD2D5D" w:rsidRDefault="00CD2D5D" w:rsidP="00CD2D5D">
      <w:pPr>
        <w:pStyle w:val="Answer"/>
        <w:numPr>
          <w:ilvl w:val="0"/>
          <w:numId w:val="35"/>
        </w:numPr>
      </w:pPr>
      <w:r>
        <w:t>Provide a definition for</w:t>
      </w:r>
      <w:r w:rsidR="00FD5E20">
        <w:t xml:space="preserve"> each o</w:t>
      </w:r>
      <w:r w:rsidR="00C91FC4">
        <w:t>f</w:t>
      </w:r>
      <w:r>
        <w:t xml:space="preserve"> the terms listed below</w:t>
      </w:r>
      <w:r w:rsidR="00FD5E20">
        <w:t>.</w:t>
      </w:r>
      <w:r>
        <w:t xml:space="preserve"> </w:t>
      </w:r>
    </w:p>
    <w:p w14:paraId="39C45180" w14:textId="77777777" w:rsidR="00CD2D5D" w:rsidRDefault="00CD2D5D" w:rsidP="00CD2D5D">
      <w:pPr>
        <w:pStyle w:val="Answer"/>
      </w:pPr>
    </w:p>
    <w:p w14:paraId="3B777484" w14:textId="5369AD20" w:rsidR="00CD2D5D" w:rsidRPr="00FD5E20" w:rsidRDefault="00CD2D5D" w:rsidP="00CD2D5D">
      <w:pPr>
        <w:pStyle w:val="Answer"/>
        <w:rPr>
          <w:bCs/>
        </w:rPr>
      </w:pPr>
      <w:r w:rsidRPr="00FD5E20">
        <w:rPr>
          <w:bCs/>
        </w:rPr>
        <w:t xml:space="preserve">Residential </w:t>
      </w:r>
      <w:r w:rsidR="00FD5E20" w:rsidRPr="00FD5E20">
        <w:rPr>
          <w:bCs/>
        </w:rPr>
        <w:t>c</w:t>
      </w:r>
      <w:r w:rsidRPr="00FD5E20">
        <w:rPr>
          <w:bCs/>
        </w:rPr>
        <w:t>onstruction</w:t>
      </w:r>
    </w:p>
    <w:p w14:paraId="70BDBDB2" w14:textId="26AB9667" w:rsidR="00CD2D5D" w:rsidRPr="00FD5E20" w:rsidRDefault="00CD2D5D" w:rsidP="00CD2D5D">
      <w:pPr>
        <w:pStyle w:val="Answer"/>
        <w:rPr>
          <w:bCs/>
        </w:rPr>
      </w:pPr>
      <w:r w:rsidRPr="00FD5E20">
        <w:rPr>
          <w:bCs/>
        </w:rPr>
        <w:t xml:space="preserve">Commercial </w:t>
      </w:r>
      <w:r w:rsidR="00FD5E20" w:rsidRPr="00FD5E20">
        <w:rPr>
          <w:bCs/>
        </w:rPr>
        <w:t>c</w:t>
      </w:r>
      <w:r w:rsidRPr="00FD5E20">
        <w:rPr>
          <w:bCs/>
        </w:rPr>
        <w:t>onstruction</w:t>
      </w:r>
    </w:p>
    <w:p w14:paraId="3A235C63" w14:textId="179F2F35" w:rsidR="00CD2D5D" w:rsidRPr="00FD5E20" w:rsidRDefault="00CD2D5D" w:rsidP="00CD2D5D">
      <w:pPr>
        <w:pStyle w:val="Answer"/>
        <w:rPr>
          <w:bCs/>
        </w:rPr>
      </w:pPr>
      <w:r w:rsidRPr="00FD5E20">
        <w:rPr>
          <w:bCs/>
        </w:rPr>
        <w:t xml:space="preserve">Industrial </w:t>
      </w:r>
      <w:r w:rsidR="00FD5E20" w:rsidRPr="00FD5E20">
        <w:rPr>
          <w:bCs/>
        </w:rPr>
        <w:t>c</w:t>
      </w:r>
      <w:r w:rsidRPr="00FD5E20">
        <w:rPr>
          <w:bCs/>
        </w:rPr>
        <w:t>onstruction</w:t>
      </w:r>
    </w:p>
    <w:p w14:paraId="799C0C37" w14:textId="77777777" w:rsidR="00CD2D5D" w:rsidRDefault="00CD2D5D" w:rsidP="00CD2D5D">
      <w:pPr>
        <w:pStyle w:val="Answer"/>
      </w:pPr>
    </w:p>
    <w:p w14:paraId="728D9A68" w14:textId="77777777" w:rsidR="00CD2D5D" w:rsidRDefault="00CD2D5D" w:rsidP="00CD2D5D">
      <w:pPr>
        <w:pStyle w:val="Answer"/>
      </w:pPr>
    </w:p>
    <w:p w14:paraId="3D696E82" w14:textId="01501CE0" w:rsidR="00CD2D5D" w:rsidRDefault="00CD2D5D" w:rsidP="00CD2D5D">
      <w:pPr>
        <w:pStyle w:val="Answer"/>
        <w:numPr>
          <w:ilvl w:val="0"/>
          <w:numId w:val="35"/>
        </w:numPr>
      </w:pPr>
      <w:r>
        <w:t>Explain what is meant by the term prefabrication</w:t>
      </w:r>
      <w:r w:rsidR="00FD5E20">
        <w:t>.</w:t>
      </w:r>
      <w:r>
        <w:t xml:space="preserve"> </w:t>
      </w:r>
    </w:p>
    <w:p w14:paraId="79706396" w14:textId="77777777" w:rsidR="00FD5E20" w:rsidRDefault="00FD5E20" w:rsidP="00FD5E20">
      <w:pPr>
        <w:pStyle w:val="Answer"/>
      </w:pPr>
    </w:p>
    <w:p w14:paraId="10C14C45" w14:textId="77777777" w:rsidR="00CD2D5D" w:rsidRDefault="00CD2D5D" w:rsidP="00CD2D5D">
      <w:pPr>
        <w:pStyle w:val="Answer"/>
      </w:pPr>
    </w:p>
    <w:p w14:paraId="62979AC7" w14:textId="77777777" w:rsidR="00CD2D5D" w:rsidRDefault="00CD2D5D" w:rsidP="00CD2D5D">
      <w:pPr>
        <w:pStyle w:val="Answer"/>
      </w:pPr>
    </w:p>
    <w:p w14:paraId="6D19A878" w14:textId="67A963C2" w:rsidR="00CD2D5D" w:rsidRDefault="00CD2D5D" w:rsidP="00CD2D5D">
      <w:pPr>
        <w:pStyle w:val="Answer"/>
        <w:numPr>
          <w:ilvl w:val="0"/>
          <w:numId w:val="35"/>
        </w:numPr>
      </w:pPr>
      <w:r>
        <w:t>List four advantages of using prefabrication</w:t>
      </w:r>
      <w:r w:rsidR="00FD5E20">
        <w:t>.</w:t>
      </w:r>
      <w:r>
        <w:t xml:space="preserve"> </w:t>
      </w:r>
    </w:p>
    <w:p w14:paraId="6864EF01" w14:textId="77777777" w:rsidR="00FD5E20" w:rsidRDefault="00FD5E20" w:rsidP="00FD5E20">
      <w:pPr>
        <w:pStyle w:val="Answer"/>
      </w:pPr>
    </w:p>
    <w:p w14:paraId="0C60FE2E" w14:textId="77777777" w:rsidR="00CD2D5D" w:rsidRDefault="00CD2D5D" w:rsidP="00CD2D5D">
      <w:pPr>
        <w:pStyle w:val="Answer"/>
      </w:pPr>
    </w:p>
    <w:p w14:paraId="0003E47C" w14:textId="77777777" w:rsidR="00CD2D5D" w:rsidRDefault="00CD2D5D" w:rsidP="00CD2D5D">
      <w:pPr>
        <w:pStyle w:val="Answer"/>
      </w:pPr>
    </w:p>
    <w:p w14:paraId="5C00D3D1" w14:textId="77777777" w:rsidR="00FD5E20" w:rsidRDefault="00CD2D5D" w:rsidP="00CD2D5D">
      <w:pPr>
        <w:pStyle w:val="Answer"/>
        <w:numPr>
          <w:ilvl w:val="0"/>
          <w:numId w:val="35"/>
        </w:numPr>
      </w:pPr>
      <w:r>
        <w:t>Describe the elements of a steel frame system</w:t>
      </w:r>
      <w:r w:rsidR="00FD5E20">
        <w:t>.</w:t>
      </w:r>
    </w:p>
    <w:p w14:paraId="30611E3F" w14:textId="2A355B6B" w:rsidR="00CD2D5D" w:rsidRDefault="00CD2D5D" w:rsidP="00FD5E20">
      <w:pPr>
        <w:pStyle w:val="Answer"/>
      </w:pPr>
      <w:r>
        <w:t xml:space="preserve"> </w:t>
      </w:r>
    </w:p>
    <w:p w14:paraId="18D22F62" w14:textId="77777777" w:rsidR="00CD2D5D" w:rsidRDefault="00CD2D5D" w:rsidP="00CD2D5D">
      <w:pPr>
        <w:pStyle w:val="Answer"/>
      </w:pPr>
    </w:p>
    <w:p w14:paraId="52707165" w14:textId="77777777" w:rsidR="00CD2D5D" w:rsidRDefault="00CD2D5D" w:rsidP="00CD2D5D">
      <w:pPr>
        <w:pStyle w:val="Answer"/>
      </w:pPr>
    </w:p>
    <w:p w14:paraId="3EBB0705" w14:textId="4D8320B2" w:rsidR="00CD2D5D" w:rsidRDefault="00CD2D5D" w:rsidP="00CD2D5D">
      <w:pPr>
        <w:pStyle w:val="Answer"/>
        <w:numPr>
          <w:ilvl w:val="0"/>
          <w:numId w:val="35"/>
        </w:numPr>
      </w:pPr>
      <w:r>
        <w:t>Explain when brick and block construction is most commonly used in industry</w:t>
      </w:r>
      <w:r w:rsidR="00FD5E20">
        <w:t>.</w:t>
      </w:r>
    </w:p>
    <w:p w14:paraId="3A8A1FAF" w14:textId="77777777" w:rsidR="00FD5E20" w:rsidRDefault="00FD5E20" w:rsidP="00FD5E20">
      <w:pPr>
        <w:pStyle w:val="Answer"/>
      </w:pPr>
    </w:p>
    <w:p w14:paraId="28092C60" w14:textId="77777777" w:rsidR="00CD2D5D" w:rsidRDefault="00CD2D5D" w:rsidP="00CD2D5D">
      <w:pPr>
        <w:pStyle w:val="Answer"/>
        <w:ind w:left="0"/>
      </w:pPr>
    </w:p>
    <w:p w14:paraId="02F82563" w14:textId="77777777" w:rsidR="00CD2D5D" w:rsidRDefault="00CD2D5D" w:rsidP="00CD2D5D">
      <w:pPr>
        <w:pStyle w:val="Answer"/>
        <w:ind w:left="0"/>
      </w:pPr>
    </w:p>
    <w:p w14:paraId="052741AC" w14:textId="43DFB293" w:rsidR="00FD5E20" w:rsidRDefault="00CD2D5D" w:rsidP="00CD2D5D">
      <w:pPr>
        <w:pStyle w:val="Answer"/>
        <w:numPr>
          <w:ilvl w:val="0"/>
          <w:numId w:val="35"/>
        </w:numPr>
      </w:pPr>
      <w:r>
        <w:t xml:space="preserve">List three possible disadvantages of using </w:t>
      </w:r>
      <w:r w:rsidR="00FD5E20">
        <w:t>the</w:t>
      </w:r>
      <w:r>
        <w:t xml:space="preserve"> straw bale method of construction</w:t>
      </w:r>
      <w:r w:rsidR="00FD5E20">
        <w:t>.</w:t>
      </w:r>
    </w:p>
    <w:p w14:paraId="04BEF786" w14:textId="43DFB293" w:rsidR="00CD2D5D" w:rsidRDefault="00CD2D5D" w:rsidP="00FD5E20">
      <w:pPr>
        <w:pStyle w:val="Answer"/>
      </w:pPr>
      <w:r>
        <w:t xml:space="preserve"> </w:t>
      </w:r>
    </w:p>
    <w:p w14:paraId="2D2A77C5" w14:textId="77777777" w:rsidR="00CD2D5D" w:rsidRDefault="00CD2D5D" w:rsidP="00CD2D5D">
      <w:pPr>
        <w:pStyle w:val="Answer"/>
        <w:ind w:left="0"/>
      </w:pPr>
    </w:p>
    <w:p w14:paraId="514191DA" w14:textId="77777777" w:rsidR="00CD2D5D" w:rsidRDefault="00CD2D5D" w:rsidP="00CD2D5D">
      <w:pPr>
        <w:pStyle w:val="Answer"/>
        <w:ind w:left="0"/>
      </w:pPr>
    </w:p>
    <w:p w14:paraId="5B854C38" w14:textId="280FD1E1" w:rsidR="00CD2D5D" w:rsidRDefault="00FD5E20" w:rsidP="00CD2D5D">
      <w:pPr>
        <w:pStyle w:val="Answer"/>
        <w:numPr>
          <w:ilvl w:val="0"/>
          <w:numId w:val="35"/>
        </w:numPr>
      </w:pPr>
      <w:r>
        <w:t>Describe what is meant by the term structural changes.</w:t>
      </w:r>
    </w:p>
    <w:p w14:paraId="23C9F7C8" w14:textId="77777777" w:rsidR="00CD2D5D" w:rsidRDefault="00CD2D5D" w:rsidP="00CD2D5D">
      <w:pPr>
        <w:pStyle w:val="Answer"/>
        <w:ind w:left="0"/>
      </w:pPr>
    </w:p>
    <w:p w14:paraId="16337BAA" w14:textId="4E0F166F" w:rsidR="00CD2D5D" w:rsidRDefault="00CD2D5D" w:rsidP="00CD2D5D">
      <w:pPr>
        <w:pStyle w:val="Answer"/>
        <w:ind w:left="0"/>
      </w:pPr>
    </w:p>
    <w:p w14:paraId="33DC8DF2" w14:textId="2F3E4CCA" w:rsidR="00FD5E20" w:rsidRDefault="00FD5E20" w:rsidP="00CD2D5D">
      <w:pPr>
        <w:pStyle w:val="Answer"/>
        <w:ind w:left="0"/>
      </w:pPr>
    </w:p>
    <w:p w14:paraId="0414ACFD" w14:textId="77777777" w:rsidR="00FD5E20" w:rsidRDefault="00FD5E20" w:rsidP="00CD2D5D">
      <w:pPr>
        <w:pStyle w:val="Answer"/>
        <w:ind w:left="0"/>
      </w:pPr>
    </w:p>
    <w:p w14:paraId="2630E531" w14:textId="1D47C8B2" w:rsidR="00FD5E20" w:rsidRDefault="00CD2D5D" w:rsidP="00CD2D5D">
      <w:pPr>
        <w:pStyle w:val="Answer"/>
        <w:numPr>
          <w:ilvl w:val="0"/>
          <w:numId w:val="35"/>
        </w:numPr>
      </w:pPr>
      <w:r>
        <w:lastRenderedPageBreak/>
        <w:t>Explain the importance of building maintenance and the issues that may occur if a building is not properly maintained</w:t>
      </w:r>
      <w:r w:rsidR="00FD5E20">
        <w:t>.</w:t>
      </w:r>
    </w:p>
    <w:p w14:paraId="65EB0DAF" w14:textId="77777777" w:rsidR="00FD5E20" w:rsidRDefault="00FD5E20" w:rsidP="00FD5E20">
      <w:pPr>
        <w:pStyle w:val="Answer"/>
      </w:pPr>
    </w:p>
    <w:p w14:paraId="501BF196" w14:textId="4C990A67" w:rsidR="00CD2D5D" w:rsidRDefault="00CD2D5D" w:rsidP="00FD5E20">
      <w:pPr>
        <w:pStyle w:val="Answer"/>
      </w:pPr>
      <w:r>
        <w:t xml:space="preserve"> </w:t>
      </w:r>
    </w:p>
    <w:p w14:paraId="5B0FF69C" w14:textId="77777777" w:rsidR="00CD2D5D" w:rsidRDefault="00CD2D5D" w:rsidP="00CD2D5D">
      <w:pPr>
        <w:pStyle w:val="Answer"/>
      </w:pPr>
    </w:p>
    <w:p w14:paraId="412E0377" w14:textId="77777777" w:rsidR="00FD5E20" w:rsidRDefault="00CD2D5D" w:rsidP="00CD2D5D">
      <w:pPr>
        <w:pStyle w:val="Answer"/>
        <w:numPr>
          <w:ilvl w:val="0"/>
          <w:numId w:val="35"/>
        </w:numPr>
      </w:pPr>
      <w:r>
        <w:t>Explain what is meant by the term modern construction methods</w:t>
      </w:r>
      <w:r w:rsidR="00FD5E20">
        <w:t>.</w:t>
      </w:r>
    </w:p>
    <w:p w14:paraId="0E74A6D3" w14:textId="5BE37C8D" w:rsidR="00CD2D5D" w:rsidRDefault="00CD2D5D" w:rsidP="00FD5E20">
      <w:pPr>
        <w:pStyle w:val="Answer"/>
      </w:pPr>
      <w:r>
        <w:t xml:space="preserve"> </w:t>
      </w:r>
    </w:p>
    <w:p w14:paraId="2C30B290" w14:textId="77777777" w:rsidR="00CD2D5D" w:rsidRDefault="00CD2D5D" w:rsidP="00CD2D5D">
      <w:pPr>
        <w:pStyle w:val="Answer"/>
      </w:pPr>
    </w:p>
    <w:p w14:paraId="633F03D8" w14:textId="77777777" w:rsidR="00CD2D5D" w:rsidRDefault="00CD2D5D" w:rsidP="00CD2D5D">
      <w:pPr>
        <w:pStyle w:val="Answer"/>
      </w:pPr>
    </w:p>
    <w:p w14:paraId="4FA34569" w14:textId="77777777" w:rsidR="00CD2D5D" w:rsidRDefault="00CD2D5D" w:rsidP="00CD2D5D">
      <w:pPr>
        <w:pStyle w:val="Answer"/>
      </w:pPr>
    </w:p>
    <w:p w14:paraId="4BDBB34F" w14:textId="77777777" w:rsidR="00FD5E20" w:rsidRDefault="00CD2D5D" w:rsidP="00CD2D5D">
      <w:pPr>
        <w:pStyle w:val="Answer"/>
        <w:numPr>
          <w:ilvl w:val="0"/>
          <w:numId w:val="35"/>
        </w:numPr>
      </w:pPr>
      <w:r>
        <w:t>Explain how precast concrete structures are produced</w:t>
      </w:r>
      <w:r w:rsidR="00FD5E20">
        <w:t>.</w:t>
      </w:r>
    </w:p>
    <w:p w14:paraId="45AABA8A" w14:textId="0797210D" w:rsidR="00CD2D5D" w:rsidRDefault="00CD2D5D" w:rsidP="00FD5E20">
      <w:pPr>
        <w:pStyle w:val="Answer"/>
      </w:pPr>
      <w:r>
        <w:t xml:space="preserve"> </w:t>
      </w:r>
    </w:p>
    <w:p w14:paraId="41C32177" w14:textId="77777777" w:rsidR="00CD2D5D" w:rsidRDefault="00CD2D5D" w:rsidP="00CD2D5D">
      <w:pPr>
        <w:pStyle w:val="Answer"/>
        <w:ind w:left="1080"/>
      </w:pPr>
    </w:p>
    <w:p w14:paraId="75E7AA31" w14:textId="77777777" w:rsidR="00CD2D5D" w:rsidRDefault="00CD2D5D" w:rsidP="00CD2D5D">
      <w:pPr>
        <w:pStyle w:val="Answer"/>
      </w:pPr>
    </w:p>
    <w:p w14:paraId="15179F32" w14:textId="5F4A7305" w:rsidR="00FD5E20" w:rsidRDefault="00CD2D5D" w:rsidP="00CD2D5D">
      <w:pPr>
        <w:pStyle w:val="Answer"/>
        <w:numPr>
          <w:ilvl w:val="0"/>
          <w:numId w:val="35"/>
        </w:numPr>
      </w:pPr>
      <w:r>
        <w:t>List three advantages of using modular construction</w:t>
      </w:r>
      <w:r w:rsidR="00FD5E20">
        <w:t>.</w:t>
      </w:r>
    </w:p>
    <w:p w14:paraId="53792371" w14:textId="6BF44568" w:rsidR="00CD2D5D" w:rsidRDefault="00CD2D5D" w:rsidP="00FD5E20">
      <w:pPr>
        <w:pStyle w:val="Answer"/>
      </w:pPr>
      <w:r>
        <w:t xml:space="preserve"> </w:t>
      </w:r>
    </w:p>
    <w:p w14:paraId="695199D0" w14:textId="77777777" w:rsidR="00CD2D5D" w:rsidRDefault="00CD2D5D" w:rsidP="00CD2D5D">
      <w:pPr>
        <w:pStyle w:val="Answer"/>
        <w:ind w:left="1080"/>
      </w:pPr>
    </w:p>
    <w:p w14:paraId="7A86B2C0" w14:textId="77777777" w:rsidR="00CD2D5D" w:rsidRDefault="00CD2D5D" w:rsidP="00CD2D5D">
      <w:pPr>
        <w:pStyle w:val="Answer"/>
      </w:pPr>
    </w:p>
    <w:p w14:paraId="43123353" w14:textId="19867F20" w:rsidR="00FD5E20" w:rsidRDefault="00CD2D5D" w:rsidP="00CD2D5D">
      <w:pPr>
        <w:pStyle w:val="Answer"/>
        <w:numPr>
          <w:ilvl w:val="0"/>
          <w:numId w:val="35"/>
        </w:numPr>
      </w:pPr>
      <w:r>
        <w:t>List two disadvantages of using 3</w:t>
      </w:r>
      <w:r w:rsidR="00FD5E20">
        <w:t>-</w:t>
      </w:r>
      <w:r>
        <w:t>D printing systems in the industry</w:t>
      </w:r>
      <w:r w:rsidR="00FD5E20">
        <w:t>.</w:t>
      </w:r>
    </w:p>
    <w:p w14:paraId="1C846910" w14:textId="111A8FFA" w:rsidR="00CD2D5D" w:rsidRDefault="00CD2D5D" w:rsidP="00FD5E20">
      <w:pPr>
        <w:pStyle w:val="Answer"/>
      </w:pPr>
      <w:r>
        <w:t xml:space="preserve"> </w:t>
      </w:r>
    </w:p>
    <w:p w14:paraId="1EBF414A" w14:textId="77777777" w:rsidR="00CD2D5D" w:rsidRDefault="00CD2D5D" w:rsidP="00CD2D5D">
      <w:pPr>
        <w:pStyle w:val="Answer"/>
        <w:ind w:left="1080"/>
      </w:pPr>
    </w:p>
    <w:p w14:paraId="2A386962" w14:textId="77777777" w:rsidR="00CD2D5D" w:rsidRDefault="00CD2D5D" w:rsidP="00CD2D5D">
      <w:pPr>
        <w:pStyle w:val="Answer"/>
        <w:ind w:left="1080"/>
      </w:pPr>
    </w:p>
    <w:p w14:paraId="4BB349B3" w14:textId="2F72AACB" w:rsidR="00FD5E20" w:rsidRDefault="00FD5E20" w:rsidP="00CD2D5D">
      <w:pPr>
        <w:pStyle w:val="Answer"/>
        <w:numPr>
          <w:ilvl w:val="0"/>
          <w:numId w:val="35"/>
        </w:numPr>
      </w:pPr>
      <w:r>
        <w:t>Give</w:t>
      </w:r>
      <w:r w:rsidR="00CD2D5D">
        <w:t xml:space="preserve"> two examples of how self-driving vehicles can be used during the construction process</w:t>
      </w:r>
      <w:r>
        <w:t>.</w:t>
      </w:r>
    </w:p>
    <w:p w14:paraId="1DBDBADC" w14:textId="77777777" w:rsidR="00FD5E20" w:rsidRDefault="00FD5E20" w:rsidP="00FD5E20">
      <w:pPr>
        <w:pStyle w:val="Answer"/>
      </w:pPr>
    </w:p>
    <w:p w14:paraId="2B7DCB28" w14:textId="77777777" w:rsidR="00CD2D5D" w:rsidRDefault="00CD2D5D" w:rsidP="00CD2D5D">
      <w:pPr>
        <w:pStyle w:val="Answer"/>
        <w:ind w:left="1080"/>
      </w:pPr>
    </w:p>
    <w:p w14:paraId="434339C8" w14:textId="77777777" w:rsidR="00FD5E20" w:rsidRDefault="00CD2D5D" w:rsidP="00CD2D5D">
      <w:pPr>
        <w:pStyle w:val="Answer"/>
        <w:numPr>
          <w:ilvl w:val="0"/>
          <w:numId w:val="35"/>
        </w:numPr>
      </w:pPr>
      <w:r>
        <w:t>Briefly explain the difference between structural and cosmetic renovations</w:t>
      </w:r>
      <w:r w:rsidR="00FD5E20">
        <w:t>.</w:t>
      </w:r>
    </w:p>
    <w:p w14:paraId="13E795E0" w14:textId="7777A008" w:rsidR="00CD2D5D" w:rsidRDefault="00CD2D5D" w:rsidP="00FD5E20">
      <w:pPr>
        <w:pStyle w:val="Answer"/>
      </w:pPr>
      <w:r>
        <w:t xml:space="preserve"> </w:t>
      </w:r>
    </w:p>
    <w:p w14:paraId="366D6BC5" w14:textId="77777777" w:rsidR="00CD2D5D" w:rsidRDefault="00CD2D5D" w:rsidP="00CD2D5D">
      <w:pPr>
        <w:pStyle w:val="Answer"/>
        <w:ind w:left="0"/>
      </w:pPr>
    </w:p>
    <w:p w14:paraId="1ECC43A7" w14:textId="77777777" w:rsidR="00CD2D5D" w:rsidRDefault="00CD2D5D" w:rsidP="00CD2D5D">
      <w:pPr>
        <w:pStyle w:val="Answer"/>
        <w:ind w:left="1080"/>
      </w:pPr>
    </w:p>
    <w:p w14:paraId="1D4C2467" w14:textId="2B98BB91" w:rsidR="00CD2D5D" w:rsidRDefault="00CD2D5D" w:rsidP="00CD2D5D">
      <w:pPr>
        <w:pStyle w:val="Answer"/>
        <w:numPr>
          <w:ilvl w:val="0"/>
          <w:numId w:val="35"/>
        </w:numPr>
      </w:pPr>
      <w:r>
        <w:t>Provide three examples of how drones can be used in construction</w:t>
      </w:r>
      <w:r w:rsidR="000C36B4">
        <w:t>.</w:t>
      </w:r>
      <w:r>
        <w:t xml:space="preserve"> </w:t>
      </w:r>
    </w:p>
    <w:p w14:paraId="0D1D48E1" w14:textId="77777777" w:rsidR="00CD2D5D" w:rsidRDefault="00CD2D5D" w:rsidP="00CD2D5D">
      <w:pPr>
        <w:pStyle w:val="Answer"/>
      </w:pPr>
    </w:p>
    <w:p w14:paraId="3781A1D3" w14:textId="77777777" w:rsidR="00CD2D5D" w:rsidRDefault="00CD2D5D" w:rsidP="00CD2D5D">
      <w:pPr>
        <w:pStyle w:val="Answer"/>
      </w:pPr>
    </w:p>
    <w:p w14:paraId="0329FD70" w14:textId="77777777" w:rsidR="00CD2D5D" w:rsidRDefault="00CD2D5D" w:rsidP="00CD2D5D">
      <w:pPr>
        <w:pStyle w:val="Answer"/>
      </w:pPr>
    </w:p>
    <w:p w14:paraId="7CEC66BC" w14:textId="77777777" w:rsidR="00CD2D5D" w:rsidRDefault="00CD2D5D" w:rsidP="00CD2D5D">
      <w:pPr>
        <w:pStyle w:val="Answer"/>
      </w:pPr>
    </w:p>
    <w:p w14:paraId="142E2B38" w14:textId="77777777" w:rsidR="00CD2D5D" w:rsidRDefault="00CD2D5D" w:rsidP="00CD2D5D">
      <w:pPr>
        <w:pStyle w:val="Answer"/>
        <w:ind w:left="0"/>
      </w:pPr>
    </w:p>
    <w:p w14:paraId="1A14CDAA" w14:textId="77777777" w:rsidR="00474F67" w:rsidRDefault="00474F67" w:rsidP="00474F67">
      <w:pPr>
        <w:rPr>
          <w:rFonts w:cs="Arial"/>
          <w:szCs w:val="22"/>
        </w:rPr>
      </w:pPr>
    </w:p>
    <w:p w14:paraId="2B22A61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F4FC1" w14:textId="77777777" w:rsidR="00822A1D" w:rsidRDefault="00822A1D">
      <w:pPr>
        <w:spacing w:before="0" w:after="0"/>
      </w:pPr>
      <w:r>
        <w:separator/>
      </w:r>
    </w:p>
  </w:endnote>
  <w:endnote w:type="continuationSeparator" w:id="0">
    <w:p w14:paraId="31601B89" w14:textId="77777777" w:rsidR="00822A1D" w:rsidRDefault="00822A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5C96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92F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92A19C" wp14:editId="594E9E4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9894D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592524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2A1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19894D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592524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1A39D8" wp14:editId="6129F49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4C9E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5D99" w14:textId="77777777" w:rsidR="00822A1D" w:rsidRDefault="00822A1D">
      <w:pPr>
        <w:spacing w:before="0" w:after="0"/>
      </w:pPr>
      <w:r>
        <w:separator/>
      </w:r>
    </w:p>
  </w:footnote>
  <w:footnote w:type="continuationSeparator" w:id="0">
    <w:p w14:paraId="17782566" w14:textId="77777777" w:rsidR="00822A1D" w:rsidRDefault="00822A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E472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C310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2979B7E" wp14:editId="1D3513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782D1E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8468ACD" wp14:editId="6547ABB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1B71D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BE5E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AA50EC"/>
    <w:multiLevelType w:val="hybridMultilevel"/>
    <w:tmpl w:val="BFFA815A"/>
    <w:lvl w:ilvl="0" w:tplc="9014B316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D5D"/>
    <w:rsid w:val="00002DC1"/>
    <w:rsid w:val="000033BD"/>
    <w:rsid w:val="00015D7F"/>
    <w:rsid w:val="0007243A"/>
    <w:rsid w:val="00082C62"/>
    <w:rsid w:val="000970A2"/>
    <w:rsid w:val="000B231F"/>
    <w:rsid w:val="000C1804"/>
    <w:rsid w:val="000C36B4"/>
    <w:rsid w:val="000E194B"/>
    <w:rsid w:val="00106ED6"/>
    <w:rsid w:val="00110217"/>
    <w:rsid w:val="00152AC3"/>
    <w:rsid w:val="00156AF3"/>
    <w:rsid w:val="0019491D"/>
    <w:rsid w:val="001F74AD"/>
    <w:rsid w:val="002D07A8"/>
    <w:rsid w:val="003405EA"/>
    <w:rsid w:val="00364097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2A1D"/>
    <w:rsid w:val="008702E3"/>
    <w:rsid w:val="008C1F1C"/>
    <w:rsid w:val="008D47A6"/>
    <w:rsid w:val="009759A3"/>
    <w:rsid w:val="009975A0"/>
    <w:rsid w:val="009C5C6E"/>
    <w:rsid w:val="00A2454C"/>
    <w:rsid w:val="00AE245C"/>
    <w:rsid w:val="00B01617"/>
    <w:rsid w:val="00B054EC"/>
    <w:rsid w:val="00B634AC"/>
    <w:rsid w:val="00BE2C21"/>
    <w:rsid w:val="00C01D20"/>
    <w:rsid w:val="00C06474"/>
    <w:rsid w:val="00C202BF"/>
    <w:rsid w:val="00C858D7"/>
    <w:rsid w:val="00C91FC4"/>
    <w:rsid w:val="00C92F19"/>
    <w:rsid w:val="00CC3B85"/>
    <w:rsid w:val="00CD2D5D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D5E2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99DD6"/>
  <w15:docId w15:val="{1C9A30AE-A56C-42E6-BEC5-964183DC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2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C:\Users\jgboa\AppData\Local\Temp\Temp2_wetransfer-cd4365.zip\ST BLANK WS Learner BSE.dotx</Template>
  <TotalTime>41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2021-07-06T08:24:00Z</dcterms:created>
  <dcterms:modified xsi:type="dcterms:W3CDTF">2021-07-23T07:02:00Z</dcterms:modified>
</cp:coreProperties>
</file>