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B30D8" w14:textId="3A38D5B4" w:rsidR="00F24D60" w:rsidRDefault="00BE4967" w:rsidP="00F24D60">
      <w:pPr>
        <w:pStyle w:val="Unittitle"/>
      </w:pPr>
      <w:r>
        <w:t>7. Building technology principles</w:t>
      </w:r>
      <w:r w:rsidR="00F24D60">
        <w:t xml:space="preserve">  </w:t>
      </w:r>
    </w:p>
    <w:p w14:paraId="187D9AE6" w14:textId="3898DD69" w:rsidR="00F24D60" w:rsidRDefault="004869CB" w:rsidP="00F24D60">
      <w:pPr>
        <w:pStyle w:val="Heading1"/>
      </w:pPr>
      <w:r>
        <w:t>Worksheet 6</w:t>
      </w:r>
      <w:r w:rsidR="00F24D60">
        <w:t xml:space="preserve">: Foundation </w:t>
      </w:r>
      <w:r>
        <w:t>t</w:t>
      </w:r>
      <w:r w:rsidR="00F24D60">
        <w:t xml:space="preserve">ypes </w:t>
      </w:r>
      <w:r>
        <w:t>(learner)</w:t>
      </w:r>
    </w:p>
    <w:p w14:paraId="25AC2786" w14:textId="2AA94C2F" w:rsidR="00F24D60" w:rsidRDefault="00042A21" w:rsidP="00F24D60">
      <w:r>
        <w:t>F</w:t>
      </w:r>
      <w:r w:rsidR="00F24D60">
        <w:t xml:space="preserve">ill in the chart to show in what context </w:t>
      </w:r>
      <w:r>
        <w:t>each foundation type</w:t>
      </w:r>
      <w:r w:rsidR="00F24D60">
        <w:t xml:space="preserve"> can be used and the possible advantages and disadvantages of each type.</w:t>
      </w:r>
    </w:p>
    <w:p w14:paraId="6A984EA2" w14:textId="77777777" w:rsidR="00042A21" w:rsidRDefault="00042A21" w:rsidP="00F24D60"/>
    <w:tbl>
      <w:tblPr>
        <w:tblStyle w:val="TableGrid"/>
        <w:tblW w:w="14034" w:type="dxa"/>
        <w:tblInd w:w="-5" w:type="dxa"/>
        <w:tblLook w:val="04A0" w:firstRow="1" w:lastRow="0" w:firstColumn="1" w:lastColumn="0" w:noHBand="0" w:noVBand="1"/>
      </w:tblPr>
      <w:tblGrid>
        <w:gridCol w:w="2977"/>
        <w:gridCol w:w="3686"/>
        <w:gridCol w:w="3543"/>
        <w:gridCol w:w="3828"/>
      </w:tblGrid>
      <w:tr w:rsidR="00F24D60" w:rsidRPr="00042A21" w14:paraId="7E614C4F" w14:textId="77777777" w:rsidTr="00F24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5874FB79" w14:textId="490B6F40" w:rsidR="00F24D60" w:rsidRPr="00042A21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042A21">
              <w:rPr>
                <w:b/>
                <w:bCs/>
                <w:color w:val="FFFFFF" w:themeColor="background1"/>
              </w:rPr>
              <w:t xml:space="preserve">Foundation </w:t>
            </w:r>
            <w:r w:rsidR="00042A21">
              <w:rPr>
                <w:b/>
                <w:bCs/>
                <w:color w:val="FFFFFF" w:themeColor="background1"/>
              </w:rPr>
              <w:t>t</w:t>
            </w:r>
            <w:r w:rsidRPr="00042A21">
              <w:rPr>
                <w:b/>
                <w:bCs/>
                <w:color w:val="FFFFFF" w:themeColor="background1"/>
              </w:rPr>
              <w:t>ype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1AE028DA" w14:textId="6562DB93" w:rsidR="00F24D60" w:rsidRPr="00042A21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042A21">
              <w:rPr>
                <w:b/>
                <w:bCs/>
                <w:color w:val="FFFFFF" w:themeColor="background1"/>
              </w:rPr>
              <w:t>Use</w:t>
            </w:r>
            <w:r w:rsidR="00042A21">
              <w:rPr>
                <w:b/>
                <w:bCs/>
                <w:color w:val="FFFFFF" w:themeColor="background1"/>
              </w:rPr>
              <w:t>s</w:t>
            </w:r>
            <w:r w:rsidRPr="00042A21">
              <w:rPr>
                <w:b/>
                <w:bCs/>
                <w:color w:val="FFFFFF" w:themeColor="background1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248BE925" w14:textId="77777777" w:rsidR="00F24D60" w:rsidRPr="00042A21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042A21">
              <w:rPr>
                <w:b/>
                <w:bCs/>
                <w:color w:val="FFFFFF" w:themeColor="background1"/>
              </w:rPr>
              <w:t xml:space="preserve">Advantages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267C01E4" w14:textId="77777777" w:rsidR="00F24D60" w:rsidRPr="00042A21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042A21">
              <w:rPr>
                <w:b/>
                <w:bCs/>
                <w:color w:val="FFFFFF" w:themeColor="background1"/>
              </w:rPr>
              <w:t>Disadvantages</w:t>
            </w:r>
          </w:p>
        </w:tc>
      </w:tr>
      <w:tr w:rsidR="00F24D60" w14:paraId="3C248CA0" w14:textId="77777777" w:rsidTr="00F24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73A6" w14:textId="09AA7920" w:rsidR="00F24D60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Narrow </w:t>
            </w:r>
            <w:r w:rsidR="00042A21">
              <w:rPr>
                <w:b/>
                <w:bCs/>
              </w:rPr>
              <w:t>s</w:t>
            </w:r>
            <w:r>
              <w:rPr>
                <w:b/>
                <w:bCs/>
              </w:rPr>
              <w:t>trip</w:t>
            </w:r>
          </w:p>
          <w:p w14:paraId="6696985F" w14:textId="77777777" w:rsidR="00F24D60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3A605219" w14:textId="77777777" w:rsidR="00F24D60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5DE7" w14:textId="77777777" w:rsidR="00F24D60" w:rsidRDefault="00F24D60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213" w14:textId="77777777" w:rsidR="00F24D60" w:rsidRDefault="00F24D60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BD7F" w14:textId="77777777" w:rsidR="00F24D60" w:rsidRDefault="00F24D60">
            <w:pPr>
              <w:pStyle w:val="Answer"/>
              <w:tabs>
                <w:tab w:val="left" w:pos="2400"/>
              </w:tabs>
              <w:ind w:left="0"/>
            </w:pPr>
          </w:p>
        </w:tc>
      </w:tr>
      <w:tr w:rsidR="00F24D60" w14:paraId="0A2B963A" w14:textId="77777777" w:rsidTr="00F24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A7A5" w14:textId="41C48302" w:rsidR="00F24D60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Wide </w:t>
            </w:r>
            <w:r w:rsidR="00042A21">
              <w:rPr>
                <w:b/>
                <w:bCs/>
              </w:rPr>
              <w:t>s</w:t>
            </w:r>
            <w:r>
              <w:rPr>
                <w:b/>
                <w:bCs/>
              </w:rPr>
              <w:t xml:space="preserve">trip </w:t>
            </w:r>
          </w:p>
          <w:p w14:paraId="15B356C3" w14:textId="77777777" w:rsidR="00F24D60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1C1426F2" w14:textId="77777777" w:rsidR="00F24D60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DCEB" w14:textId="77777777" w:rsidR="00F24D60" w:rsidRDefault="00F24D60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F665" w14:textId="77777777" w:rsidR="00F24D60" w:rsidRDefault="00F24D60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3E0F" w14:textId="77777777" w:rsidR="00F24D60" w:rsidRDefault="00F24D60">
            <w:pPr>
              <w:pStyle w:val="Answer"/>
              <w:tabs>
                <w:tab w:val="left" w:pos="2400"/>
              </w:tabs>
              <w:ind w:left="0"/>
            </w:pPr>
          </w:p>
        </w:tc>
      </w:tr>
      <w:tr w:rsidR="00F24D60" w14:paraId="2A4358C8" w14:textId="77777777" w:rsidTr="00F24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DB34" w14:textId="77777777" w:rsidR="00F24D60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Raft </w:t>
            </w:r>
          </w:p>
          <w:p w14:paraId="319C3335" w14:textId="77777777" w:rsidR="00F24D60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50653F83" w14:textId="77777777" w:rsidR="00F24D60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476" w14:textId="77777777" w:rsidR="00F24D60" w:rsidRDefault="00F24D60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24D6" w14:textId="77777777" w:rsidR="00F24D60" w:rsidRDefault="00F24D60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E3C9" w14:textId="77777777" w:rsidR="00F24D60" w:rsidRDefault="00F24D60">
            <w:pPr>
              <w:pStyle w:val="Answer"/>
              <w:tabs>
                <w:tab w:val="left" w:pos="2400"/>
              </w:tabs>
              <w:ind w:left="0"/>
            </w:pPr>
          </w:p>
        </w:tc>
      </w:tr>
      <w:tr w:rsidR="00F24D60" w14:paraId="02C20983" w14:textId="77777777" w:rsidTr="00F24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C46C" w14:textId="77777777" w:rsidR="00F24D60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Pad </w:t>
            </w:r>
          </w:p>
          <w:p w14:paraId="62C96648" w14:textId="77777777" w:rsidR="00F24D60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6365CC85" w14:textId="77777777" w:rsidR="00F24D60" w:rsidRDefault="00F24D60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E787" w14:textId="77777777" w:rsidR="00F24D60" w:rsidRDefault="00F24D60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FE62" w14:textId="77777777" w:rsidR="00F24D60" w:rsidRDefault="00F24D60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55B" w14:textId="77777777" w:rsidR="00F24D60" w:rsidRDefault="00F24D60">
            <w:pPr>
              <w:pStyle w:val="Answer"/>
              <w:tabs>
                <w:tab w:val="left" w:pos="2400"/>
              </w:tabs>
              <w:ind w:left="0"/>
            </w:pPr>
          </w:p>
        </w:tc>
      </w:tr>
    </w:tbl>
    <w:p w14:paraId="1EC051CF" w14:textId="09F5C81B" w:rsidR="00FC596E" w:rsidRDefault="00FC596E" w:rsidP="00F24D60">
      <w:pPr>
        <w:pStyle w:val="Unittitle"/>
      </w:pPr>
    </w:p>
    <w:sectPr w:rsidR="00FC596E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E43DD" w14:textId="77777777" w:rsidR="00D549D4" w:rsidRDefault="00D549D4">
      <w:pPr>
        <w:spacing w:before="0" w:after="0"/>
      </w:pPr>
      <w:r>
        <w:separator/>
      </w:r>
    </w:p>
  </w:endnote>
  <w:endnote w:type="continuationSeparator" w:id="0">
    <w:p w14:paraId="444209B8" w14:textId="77777777" w:rsidR="00D549D4" w:rsidRDefault="00D549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7EA06" w14:textId="77777777" w:rsidR="00093227" w:rsidRDefault="00093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84C3C" w14:textId="3630578E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181E3DCC" wp14:editId="51B5ECA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093227">
      <w:rPr>
        <w:noProof/>
      </w:rPr>
      <w:t xml:space="preserve">                                            </w:t>
    </w:r>
    <w:r w:rsidR="00093227" w:rsidRPr="00093227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2726B" w14:textId="77777777" w:rsidR="00093227" w:rsidRDefault="00093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543B0" w14:textId="77777777" w:rsidR="00D549D4" w:rsidRDefault="00D549D4">
      <w:pPr>
        <w:spacing w:before="0" w:after="0"/>
      </w:pPr>
      <w:r>
        <w:separator/>
      </w:r>
    </w:p>
  </w:footnote>
  <w:footnote w:type="continuationSeparator" w:id="0">
    <w:p w14:paraId="64DFE447" w14:textId="77777777" w:rsidR="00D549D4" w:rsidRDefault="00D549D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8BCBD" w14:textId="77777777" w:rsidR="00093227" w:rsidRDefault="000932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CFF87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3E305B35" wp14:editId="6027E5EE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25E397D1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5ACC7F4" wp14:editId="007FDC72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326A9B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2743E220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15A1F" w14:textId="77777777" w:rsidR="00093227" w:rsidRDefault="00093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D60"/>
    <w:rsid w:val="000033BD"/>
    <w:rsid w:val="00042A21"/>
    <w:rsid w:val="00060D62"/>
    <w:rsid w:val="00082C62"/>
    <w:rsid w:val="00093227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5140D"/>
    <w:rsid w:val="00262992"/>
    <w:rsid w:val="00295CA8"/>
    <w:rsid w:val="002B3EC0"/>
    <w:rsid w:val="002D07A8"/>
    <w:rsid w:val="002F0F77"/>
    <w:rsid w:val="003405EA"/>
    <w:rsid w:val="003F7F14"/>
    <w:rsid w:val="00404B31"/>
    <w:rsid w:val="0040563C"/>
    <w:rsid w:val="004117F4"/>
    <w:rsid w:val="00474F67"/>
    <w:rsid w:val="0048500D"/>
    <w:rsid w:val="004869CB"/>
    <w:rsid w:val="00524E1B"/>
    <w:rsid w:val="005545EC"/>
    <w:rsid w:val="005C6AF2"/>
    <w:rsid w:val="006124C0"/>
    <w:rsid w:val="006135C0"/>
    <w:rsid w:val="006642FD"/>
    <w:rsid w:val="006807B0"/>
    <w:rsid w:val="0068244B"/>
    <w:rsid w:val="00691B95"/>
    <w:rsid w:val="006B798A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975A0"/>
    <w:rsid w:val="009C147A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85DAC"/>
    <w:rsid w:val="00BA56B1"/>
    <w:rsid w:val="00BE2C21"/>
    <w:rsid w:val="00BE4967"/>
    <w:rsid w:val="00C01D20"/>
    <w:rsid w:val="00C202BF"/>
    <w:rsid w:val="00C23AA3"/>
    <w:rsid w:val="00C60280"/>
    <w:rsid w:val="00C858D7"/>
    <w:rsid w:val="00C92F19"/>
    <w:rsid w:val="00D073BC"/>
    <w:rsid w:val="00D549D4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24D60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D76C31"/>
  <w15:docId w15:val="{2B7D5970-7A2B-4839-8403-4229217A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D60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2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4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Fiona Freel</cp:lastModifiedBy>
  <cp:revision>6</cp:revision>
  <cp:lastPrinted>2021-02-18T12:47:00Z</cp:lastPrinted>
  <dcterms:created xsi:type="dcterms:W3CDTF">2021-07-06T09:04:00Z</dcterms:created>
  <dcterms:modified xsi:type="dcterms:W3CDTF">2021-07-30T15:18:00Z</dcterms:modified>
</cp:coreProperties>
</file>