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DFCDD" w14:textId="42417FBE" w:rsidR="00893372" w:rsidRDefault="00140242" w:rsidP="00893372">
      <w:pPr>
        <w:pStyle w:val="Unittitle"/>
      </w:pPr>
      <w:r>
        <w:t>7. Building technology principles</w:t>
      </w:r>
      <w:r w:rsidR="00893372">
        <w:t xml:space="preserve"> </w:t>
      </w:r>
    </w:p>
    <w:p w14:paraId="3C0A8EEA" w14:textId="74F1B6B3" w:rsidR="00893372" w:rsidRDefault="008F357D" w:rsidP="00893372">
      <w:pPr>
        <w:pStyle w:val="Heading1"/>
      </w:pPr>
      <w:r>
        <w:t>Worksheet 7</w:t>
      </w:r>
      <w:r w:rsidR="00893372">
        <w:t xml:space="preserve">: </w:t>
      </w:r>
      <w:r w:rsidR="00957A17">
        <w:t>A</w:t>
      </w:r>
      <w:r w:rsidR="00893372">
        <w:t>nnotated sketches</w:t>
      </w:r>
      <w:r>
        <w:t xml:space="preserve"> (learner)</w:t>
      </w:r>
      <w:r w:rsidR="00893372">
        <w:t xml:space="preserve"> </w:t>
      </w:r>
    </w:p>
    <w:p w14:paraId="7C197EAC" w14:textId="27835670" w:rsidR="00893372" w:rsidRDefault="00893372" w:rsidP="008933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Produce annotated sketches for </w:t>
      </w:r>
      <w:r w:rsidR="004A2B1C">
        <w:rPr>
          <w:rFonts w:cs="Arial"/>
          <w:szCs w:val="22"/>
        </w:rPr>
        <w:t>these foundation types.</w:t>
      </w:r>
    </w:p>
    <w:p w14:paraId="791D7A40" w14:textId="77777777" w:rsidR="00893372" w:rsidRDefault="00893372" w:rsidP="00893372">
      <w:pPr>
        <w:rPr>
          <w:rFonts w:cs="Arial"/>
          <w:szCs w:val="22"/>
        </w:rPr>
      </w:pPr>
    </w:p>
    <w:p w14:paraId="7AE7ED7F" w14:textId="0BB28DC7" w:rsidR="00893372" w:rsidRDefault="00893372" w:rsidP="00893372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Narrow </w:t>
      </w:r>
      <w:r w:rsidR="004A2B1C">
        <w:rPr>
          <w:rFonts w:cs="Arial"/>
          <w:b/>
          <w:szCs w:val="22"/>
        </w:rPr>
        <w:t>s</w:t>
      </w:r>
      <w:r>
        <w:rPr>
          <w:rFonts w:cs="Arial"/>
          <w:b/>
          <w:szCs w:val="22"/>
        </w:rPr>
        <w:t xml:space="preserve">trip </w:t>
      </w:r>
    </w:p>
    <w:p w14:paraId="2E8F11E8" w14:textId="00CC18E7" w:rsidR="00893372" w:rsidRDefault="00893372" w:rsidP="00893372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Wide </w:t>
      </w:r>
      <w:r w:rsidR="004A2B1C">
        <w:rPr>
          <w:rFonts w:cs="Arial"/>
          <w:b/>
          <w:szCs w:val="22"/>
        </w:rPr>
        <w:t>s</w:t>
      </w:r>
      <w:r>
        <w:rPr>
          <w:rFonts w:cs="Arial"/>
          <w:b/>
          <w:szCs w:val="22"/>
        </w:rPr>
        <w:t xml:space="preserve">trip </w:t>
      </w:r>
    </w:p>
    <w:p w14:paraId="66159F93" w14:textId="77777777" w:rsidR="00893372" w:rsidRDefault="00893372" w:rsidP="00893372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Raft </w:t>
      </w:r>
    </w:p>
    <w:p w14:paraId="6697BA6B" w14:textId="41C60698" w:rsidR="00893372" w:rsidRDefault="00893372" w:rsidP="00893372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Pad </w:t>
      </w:r>
    </w:p>
    <w:p w14:paraId="64F7DA25" w14:textId="694FE58E" w:rsidR="004A2B1C" w:rsidRDefault="004A2B1C" w:rsidP="00893372">
      <w:pPr>
        <w:pStyle w:val="ListParagraph"/>
        <w:numPr>
          <w:ilvl w:val="0"/>
          <w:numId w:val="35"/>
        </w:numPr>
        <w:rPr>
          <w:rFonts w:cs="Arial"/>
          <w:b/>
          <w:szCs w:val="22"/>
        </w:rPr>
      </w:pPr>
      <w:r>
        <w:rPr>
          <w:rFonts w:cs="Arial"/>
          <w:b/>
          <w:szCs w:val="22"/>
        </w:rPr>
        <w:t>Pile</w:t>
      </w:r>
    </w:p>
    <w:p w14:paraId="65D789EA" w14:textId="77777777" w:rsidR="00893372" w:rsidRDefault="00893372" w:rsidP="00893372">
      <w:pPr>
        <w:pStyle w:val="Answer"/>
        <w:tabs>
          <w:tab w:val="left" w:pos="2400"/>
        </w:tabs>
      </w:pPr>
      <w:r>
        <w:tab/>
      </w:r>
    </w:p>
    <w:p w14:paraId="7730EFDB" w14:textId="4CFA7C5D" w:rsidR="00474F67" w:rsidRDefault="00474F67" w:rsidP="00893372">
      <w:pPr>
        <w:pStyle w:val="Answernumbered"/>
        <w:numPr>
          <w:ilvl w:val="0"/>
          <w:numId w:val="0"/>
        </w:numPr>
        <w:ind w:left="714" w:hanging="357"/>
      </w:pPr>
    </w:p>
    <w:p w14:paraId="2B6EA4EA" w14:textId="77777777" w:rsidR="00474F67" w:rsidRDefault="00474F67" w:rsidP="00474F67">
      <w:pPr>
        <w:rPr>
          <w:rFonts w:cs="Arial"/>
          <w:szCs w:val="22"/>
        </w:rPr>
      </w:pPr>
    </w:p>
    <w:p w14:paraId="4EB95E5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2E6C5" w14:textId="77777777" w:rsidR="00A44888" w:rsidRDefault="00A44888">
      <w:pPr>
        <w:spacing w:before="0" w:after="0"/>
      </w:pPr>
      <w:r>
        <w:separator/>
      </w:r>
    </w:p>
  </w:endnote>
  <w:endnote w:type="continuationSeparator" w:id="0">
    <w:p w14:paraId="44AA17BB" w14:textId="77777777" w:rsidR="00A44888" w:rsidRDefault="00A448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ACC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2D5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D67C49" wp14:editId="406AF348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E6A38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1D607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67C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74E6A38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1D607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03E73F" wp14:editId="4ACB50C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171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55BD" w14:textId="77777777" w:rsidR="00A44888" w:rsidRDefault="00A44888">
      <w:pPr>
        <w:spacing w:before="0" w:after="0"/>
      </w:pPr>
      <w:r>
        <w:separator/>
      </w:r>
    </w:p>
  </w:footnote>
  <w:footnote w:type="continuationSeparator" w:id="0">
    <w:p w14:paraId="4050C8B1" w14:textId="77777777" w:rsidR="00A44888" w:rsidRDefault="00A448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4DA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82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42CE45C" wp14:editId="794192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4353E3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AE77E" wp14:editId="2E7FBF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0F034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B803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372"/>
    <w:rsid w:val="00002DC1"/>
    <w:rsid w:val="000033BD"/>
    <w:rsid w:val="0007243A"/>
    <w:rsid w:val="00082C62"/>
    <w:rsid w:val="000B231F"/>
    <w:rsid w:val="000C1804"/>
    <w:rsid w:val="000E194B"/>
    <w:rsid w:val="00110217"/>
    <w:rsid w:val="00140242"/>
    <w:rsid w:val="00152AC3"/>
    <w:rsid w:val="00156AF3"/>
    <w:rsid w:val="0019491D"/>
    <w:rsid w:val="001F74AD"/>
    <w:rsid w:val="002B262E"/>
    <w:rsid w:val="002D07A8"/>
    <w:rsid w:val="003405EA"/>
    <w:rsid w:val="003916EC"/>
    <w:rsid w:val="003F7F14"/>
    <w:rsid w:val="00404B31"/>
    <w:rsid w:val="00474F67"/>
    <w:rsid w:val="0048500D"/>
    <w:rsid w:val="004A2B1C"/>
    <w:rsid w:val="004B13D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93372"/>
    <w:rsid w:val="008C1F1C"/>
    <w:rsid w:val="008D47A6"/>
    <w:rsid w:val="008E0680"/>
    <w:rsid w:val="008F357D"/>
    <w:rsid w:val="00957A17"/>
    <w:rsid w:val="009975A0"/>
    <w:rsid w:val="009C5C6E"/>
    <w:rsid w:val="00A2454C"/>
    <w:rsid w:val="00A44888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6D19"/>
    <w:rsid w:val="00D073BC"/>
    <w:rsid w:val="00D51C40"/>
    <w:rsid w:val="00D56B82"/>
    <w:rsid w:val="00D73CB7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FFF93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37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9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4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C:\Users\jgboa\AppData\Local\Temp\Temp4_wetransfer-cd4365.zip\ST BLANK WS Learner BSE.dotx</Template>
  <TotalTime>6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6</cp:revision>
  <cp:lastPrinted>2013-05-15T12:05:00Z</cp:lastPrinted>
  <dcterms:created xsi:type="dcterms:W3CDTF">2021-07-06T09:19:00Z</dcterms:created>
  <dcterms:modified xsi:type="dcterms:W3CDTF">2021-07-23T07:03:00Z</dcterms:modified>
</cp:coreProperties>
</file>