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A73AF" w14:textId="11EE7A35" w:rsidR="001D4CC9" w:rsidRDefault="00861B0F" w:rsidP="001D4CC9">
      <w:pPr>
        <w:pStyle w:val="Unittitle"/>
      </w:pPr>
      <w:r>
        <w:t>7. Building technology principles</w:t>
      </w:r>
      <w:r w:rsidR="001D4CC9">
        <w:t xml:space="preserve"> </w:t>
      </w:r>
    </w:p>
    <w:p w14:paraId="66E4C236" w14:textId="27AE54AC" w:rsidR="001D4CC9" w:rsidRDefault="001D4CC9" w:rsidP="001D4CC9">
      <w:pPr>
        <w:pStyle w:val="Heading1"/>
      </w:pPr>
      <w:r>
        <w:t xml:space="preserve">Worksheet </w:t>
      </w:r>
      <w:r w:rsidR="00D91A97">
        <w:t>7</w:t>
      </w:r>
      <w:r>
        <w:t xml:space="preserve">: </w:t>
      </w:r>
      <w:r w:rsidR="00D91A97">
        <w:t>A</w:t>
      </w:r>
      <w:r>
        <w:t>nnotated sketches (tutor)</w:t>
      </w:r>
    </w:p>
    <w:p w14:paraId="70FB6FF3" w14:textId="09AB6216" w:rsidR="001D4CC9" w:rsidRDefault="001D4CC9" w:rsidP="001D4CC9">
      <w:pPr>
        <w:rPr>
          <w:rFonts w:cs="Arial"/>
          <w:szCs w:val="22"/>
        </w:rPr>
      </w:pPr>
      <w:r>
        <w:rPr>
          <w:rFonts w:cs="Arial"/>
          <w:szCs w:val="22"/>
        </w:rPr>
        <w:t xml:space="preserve">Produce annotated </w:t>
      </w:r>
      <w:r w:rsidR="00F51A0E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ketches for </w:t>
      </w:r>
      <w:r w:rsidR="00F51A0E">
        <w:rPr>
          <w:rFonts w:cs="Arial"/>
          <w:szCs w:val="22"/>
        </w:rPr>
        <w:t>these foundation types.</w:t>
      </w:r>
    </w:p>
    <w:p w14:paraId="7902B16A" w14:textId="77777777" w:rsidR="001D4CC9" w:rsidRDefault="001D4CC9" w:rsidP="001D4CC9">
      <w:pPr>
        <w:rPr>
          <w:rFonts w:cs="Arial"/>
          <w:szCs w:val="22"/>
        </w:rPr>
      </w:pPr>
    </w:p>
    <w:p w14:paraId="6B501D9E" w14:textId="77777777" w:rsidR="00F43FEE" w:rsidRDefault="00F43FEE" w:rsidP="00F43FEE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Narrow strip </w:t>
      </w:r>
    </w:p>
    <w:p w14:paraId="7B8D169A" w14:textId="77777777" w:rsidR="00F43FEE" w:rsidRDefault="00F43FEE" w:rsidP="00F43FEE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Wide strip </w:t>
      </w:r>
    </w:p>
    <w:p w14:paraId="6EA91AD6" w14:textId="77777777" w:rsidR="00F43FEE" w:rsidRDefault="00F43FEE" w:rsidP="00F43FEE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Raft </w:t>
      </w:r>
    </w:p>
    <w:p w14:paraId="68777E8C" w14:textId="77777777" w:rsidR="00F43FEE" w:rsidRDefault="00F43FEE" w:rsidP="00F43FEE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Pad </w:t>
      </w:r>
    </w:p>
    <w:p w14:paraId="4B3EB5F9" w14:textId="77777777" w:rsidR="00F43FEE" w:rsidRDefault="00F43FEE" w:rsidP="00F43FEE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>Pile</w:t>
      </w:r>
    </w:p>
    <w:p w14:paraId="5E9F4DC6" w14:textId="77777777" w:rsidR="001D4CC9" w:rsidRDefault="001D4CC9" w:rsidP="001D4CC9">
      <w:pPr>
        <w:pStyle w:val="Answer"/>
        <w:tabs>
          <w:tab w:val="left" w:pos="2400"/>
        </w:tabs>
      </w:pPr>
    </w:p>
    <w:p w14:paraId="20778776" w14:textId="30E401D4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  <w:r>
        <w:rPr>
          <w:b/>
          <w:color w:val="FF0000"/>
        </w:rPr>
        <w:t xml:space="preserve">Learners should provide detailed annotated sections for the different foundations listed above.   </w:t>
      </w:r>
      <w:r>
        <w:rPr>
          <w:b/>
        </w:rPr>
        <w:tab/>
      </w:r>
    </w:p>
    <w:p w14:paraId="24948E3D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722181DD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Narrow strip</w:t>
      </w:r>
    </w:p>
    <w:p w14:paraId="0A7FF4F9" w14:textId="66147D65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362D94C3" wp14:editId="45435CB1">
            <wp:simplePos x="0" y="0"/>
            <wp:positionH relativeFrom="margin">
              <wp:align>left</wp:align>
            </wp:positionH>
            <wp:positionV relativeFrom="paragraph">
              <wp:posOffset>127000</wp:posOffset>
            </wp:positionV>
            <wp:extent cx="5619750" cy="4325620"/>
            <wp:effectExtent l="0" t="0" r="0" b="0"/>
            <wp:wrapSquare wrapText="bothSides"/>
            <wp:docPr id="8" name="Picture 8" descr="Chart, waterfall chart&#10;&#10;Description automatically generated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 Placeholder 3" descr="Chart, waterfall chart&#10;&#10;Description automatically generated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32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E5A755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2A514E88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0C3E8B68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5676B9A5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23BCD6DE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E8BDA04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76379D59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4E9C4DA0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5D5ADB59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019DD893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F8A40D1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5E55B5C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AEE97B4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4E3E83DB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4F55583D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826FF11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2B140006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3951BFA5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031F223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6722F058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426B52AF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2A4FE0F0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5575171A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080417F7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lastRenderedPageBreak/>
        <w:t>Wide strip</w:t>
      </w:r>
    </w:p>
    <w:p w14:paraId="20181834" w14:textId="6EB5E2D3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0DB0CA78" wp14:editId="4447C638">
            <wp:simplePos x="0" y="0"/>
            <wp:positionH relativeFrom="margin">
              <wp:posOffset>522605</wp:posOffset>
            </wp:positionH>
            <wp:positionV relativeFrom="paragraph">
              <wp:posOffset>53975</wp:posOffset>
            </wp:positionV>
            <wp:extent cx="4672965" cy="3571875"/>
            <wp:effectExtent l="0" t="0" r="0" b="9525"/>
            <wp:wrapSquare wrapText="bothSides"/>
            <wp:docPr id="7" name="Picture 7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art, ba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96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654294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62B810BD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4A670EDB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6EB1CC7C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35FEA496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04FCEBEF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75F3D057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258C935E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CFE3712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5F9370AC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36566D19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2CA4202A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2F72BB0F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5F7EF315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24405528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530FA1EB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9C38BAA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7DD1C3AF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Raft</w:t>
      </w:r>
    </w:p>
    <w:p w14:paraId="734D02FD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6C788BD5" w14:textId="6958BA3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25417F6" wp14:editId="108C3CF8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4645025" cy="3286125"/>
            <wp:effectExtent l="0" t="0" r="3175" b="9525"/>
            <wp:wrapSquare wrapText="bothSides"/>
            <wp:docPr id="6" name="Picture 6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025" cy="328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99682E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033EAC05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659E03C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0FC1BEB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32C7C0BE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3439FF9B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300FBB32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668D377E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5296BDCE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7BFC6A4A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D868CA6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4DCE8835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074C332C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153D144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578FCC9B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42A94B46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73B984A8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2F232522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725445D1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Pad</w:t>
      </w:r>
    </w:p>
    <w:p w14:paraId="2607532C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020E765C" w14:textId="0CA3BD84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7F28254F" wp14:editId="6F0BBBC6">
            <wp:simplePos x="0" y="0"/>
            <wp:positionH relativeFrom="margin">
              <wp:posOffset>893445</wp:posOffset>
            </wp:positionH>
            <wp:positionV relativeFrom="paragraph">
              <wp:posOffset>12700</wp:posOffset>
            </wp:positionV>
            <wp:extent cx="3990340" cy="2840990"/>
            <wp:effectExtent l="0" t="0" r="0" b="0"/>
            <wp:wrapSquare wrapText="bothSides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340" cy="284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DF63CF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38050BD7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34A40974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40B7286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63527D1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0454C0E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4D83615E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443B3A66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2F3C406F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3580B2F3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255DD8D7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C546B4D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6DA52F7A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751B5899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Pile</w:t>
      </w:r>
    </w:p>
    <w:p w14:paraId="3522DA65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521356D" w14:textId="7472DE29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422C4BF3" wp14:editId="302F9849">
            <wp:simplePos x="0" y="0"/>
            <wp:positionH relativeFrom="margin">
              <wp:posOffset>933450</wp:posOffset>
            </wp:positionH>
            <wp:positionV relativeFrom="paragraph">
              <wp:posOffset>112395</wp:posOffset>
            </wp:positionV>
            <wp:extent cx="3990975" cy="3245485"/>
            <wp:effectExtent l="0" t="0" r="9525" b="0"/>
            <wp:wrapSquare wrapText="bothSides"/>
            <wp:docPr id="2" name="Picture 2" descr="Diagram&#10;&#10;Description automatically generated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iagram&#10;&#10;Description automatically generated"/>
                    <pic:cNvPicPr>
                      <a:picLocks noGrp="1"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24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0B5D2E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6D028B98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15B236EA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70F169AD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786FF44D" w14:textId="77777777" w:rsidR="001D4CC9" w:rsidRDefault="001D4CC9" w:rsidP="001D4CC9">
      <w:pPr>
        <w:pStyle w:val="Answer"/>
        <w:tabs>
          <w:tab w:val="left" w:pos="2400"/>
        </w:tabs>
        <w:ind w:left="0"/>
        <w:rPr>
          <w:b/>
        </w:rPr>
      </w:pPr>
    </w:p>
    <w:p w14:paraId="4EB95E54" w14:textId="77777777" w:rsidR="006E1028" w:rsidRDefault="006E1028" w:rsidP="006E1028">
      <w:pPr>
        <w:pStyle w:val="Answer"/>
      </w:pP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C26D1" w14:textId="77777777" w:rsidR="00E91740" w:rsidRDefault="00E91740">
      <w:pPr>
        <w:spacing w:before="0" w:after="0"/>
      </w:pPr>
      <w:r>
        <w:separator/>
      </w:r>
    </w:p>
  </w:endnote>
  <w:endnote w:type="continuationSeparator" w:id="0">
    <w:p w14:paraId="1B264992" w14:textId="77777777" w:rsidR="00E91740" w:rsidRDefault="00E917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0ACCD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2D5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D67C49" wp14:editId="406AF348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E6A38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F1D6071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D67C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74E6A38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F1D6071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203E73F" wp14:editId="4ACB50C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01710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D4327" w14:textId="77777777" w:rsidR="00E91740" w:rsidRDefault="00E91740">
      <w:pPr>
        <w:spacing w:before="0" w:after="0"/>
      </w:pPr>
      <w:r>
        <w:separator/>
      </w:r>
    </w:p>
  </w:footnote>
  <w:footnote w:type="continuationSeparator" w:id="0">
    <w:p w14:paraId="3D4A8490" w14:textId="77777777" w:rsidR="00E91740" w:rsidRDefault="00E917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54DAC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182D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42CE45C" wp14:editId="794192D5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4353E3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AAE77E" wp14:editId="2E7FBF3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88DAF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B803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A10845"/>
    <w:multiLevelType w:val="hybridMultilevel"/>
    <w:tmpl w:val="F3803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372"/>
    <w:rsid w:val="00002DC1"/>
    <w:rsid w:val="000033BD"/>
    <w:rsid w:val="0005536C"/>
    <w:rsid w:val="0007243A"/>
    <w:rsid w:val="00082C62"/>
    <w:rsid w:val="000B231F"/>
    <w:rsid w:val="000C1804"/>
    <w:rsid w:val="000D68FD"/>
    <w:rsid w:val="000E194B"/>
    <w:rsid w:val="00110217"/>
    <w:rsid w:val="00152AC3"/>
    <w:rsid w:val="00156AF3"/>
    <w:rsid w:val="0019491D"/>
    <w:rsid w:val="001D4CC9"/>
    <w:rsid w:val="001F74AD"/>
    <w:rsid w:val="002D07A8"/>
    <w:rsid w:val="003405EA"/>
    <w:rsid w:val="003916EC"/>
    <w:rsid w:val="003F7F14"/>
    <w:rsid w:val="00404B31"/>
    <w:rsid w:val="00474F67"/>
    <w:rsid w:val="004759F5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61B0F"/>
    <w:rsid w:val="00893372"/>
    <w:rsid w:val="008C1F1C"/>
    <w:rsid w:val="008D47A6"/>
    <w:rsid w:val="00992C42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91A97"/>
    <w:rsid w:val="00DA2485"/>
    <w:rsid w:val="00DE29A8"/>
    <w:rsid w:val="00E7269E"/>
    <w:rsid w:val="00E91740"/>
    <w:rsid w:val="00F03E33"/>
    <w:rsid w:val="00F15749"/>
    <w:rsid w:val="00F42A36"/>
    <w:rsid w:val="00F43FEE"/>
    <w:rsid w:val="00F51A0E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FFF93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4CC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93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4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C:\Users\jgboa\AppData\Local\Temp\Temp4_wetransfer-cd4365.zip\ST BLANK WS Learner BSE.dotx</Template>
  <TotalTime>3</TotalTime>
  <Pages>3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7</cp:revision>
  <cp:lastPrinted>2013-05-15T12:05:00Z</cp:lastPrinted>
  <dcterms:created xsi:type="dcterms:W3CDTF">2021-07-06T09:26:00Z</dcterms:created>
  <dcterms:modified xsi:type="dcterms:W3CDTF">2021-07-23T07:04:00Z</dcterms:modified>
</cp:coreProperties>
</file>